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 xml:space="preserve">Šiaulių miesto savivaldybės administracijos                  </w:t>
      </w:r>
      <w:r w:rsidR="0070554E">
        <w:rPr>
          <w:rFonts w:ascii="Times New Roman" w:hAnsi="Times New Roman" w:cs="Times New Roman"/>
          <w:sz w:val="24"/>
          <w:szCs w:val="24"/>
        </w:rPr>
        <w:t xml:space="preserve">   </w:t>
      </w:r>
      <w:r w:rsidR="003507E8">
        <w:rPr>
          <w:rFonts w:ascii="Times New Roman" w:hAnsi="Times New Roman" w:cs="Times New Roman"/>
          <w:sz w:val="24"/>
          <w:szCs w:val="24"/>
        </w:rPr>
        <w:t xml:space="preserve">                      2019-01-23</w:t>
      </w:r>
      <w:r>
        <w:rPr>
          <w:rFonts w:ascii="Times New Roman" w:hAnsi="Times New Roman" w:cs="Times New Roman"/>
          <w:sz w:val="24"/>
          <w:szCs w:val="24"/>
        </w:rPr>
        <w:t xml:space="preserve"> Nr. SD-</w:t>
      </w:r>
      <w:r w:rsidR="00820200">
        <w:rPr>
          <w:rFonts w:ascii="Times New Roman" w:hAnsi="Times New Roman" w:cs="Times New Roman"/>
          <w:sz w:val="24"/>
          <w:szCs w:val="24"/>
        </w:rPr>
        <w:t>35</w:t>
      </w:r>
      <w:bookmarkStart w:id="0" w:name="_GoBack"/>
      <w:bookmarkEnd w:id="0"/>
    </w:p>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3210D6"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2018</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 xml:space="preserve">m. </w:t>
      </w:r>
      <w:r w:rsidR="00F8280A">
        <w:rPr>
          <w:rFonts w:ascii="Times New Roman" w:hAnsi="Times New Roman" w:cs="Times New Roman"/>
          <w:b/>
          <w:sz w:val="24"/>
          <w:szCs w:val="24"/>
        </w:rPr>
        <w:t>metinių</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w:t>
      </w:r>
      <w:r w:rsidR="0001228C">
        <w:rPr>
          <w:sz w:val="24"/>
          <w:szCs w:val="24"/>
        </w:rPr>
        <w:t xml:space="preserve"> </w:t>
      </w:r>
      <w:r w:rsidRPr="007C7596">
        <w:rPr>
          <w:sz w:val="24"/>
          <w:szCs w:val="24"/>
        </w:rPr>
        <w:t>Kalinausko g.17, LT –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 xml:space="preserve">   </w:t>
      </w:r>
      <w:r w:rsidRPr="007C7596">
        <w:rPr>
          <w:sz w:val="24"/>
          <w:szCs w:val="24"/>
        </w:rPr>
        <w:tab/>
        <w:t xml:space="preserve"> Mokyklos tipas – pagrindinė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7B7664">
        <w:rPr>
          <w:bCs/>
          <w:sz w:val="24"/>
          <w:szCs w:val="24"/>
        </w:rPr>
        <w:t>2018</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7B7664" w:rsidP="007C7596">
      <w:pPr>
        <w:tabs>
          <w:tab w:val="num" w:pos="1086"/>
          <w:tab w:val="num" w:pos="1247"/>
        </w:tabs>
        <w:spacing w:line="360" w:lineRule="auto"/>
        <w:jc w:val="both"/>
        <w:rPr>
          <w:bCs/>
          <w:sz w:val="24"/>
          <w:szCs w:val="24"/>
        </w:rPr>
      </w:pPr>
      <w:r>
        <w:rPr>
          <w:bCs/>
          <w:sz w:val="24"/>
          <w:szCs w:val="24"/>
        </w:rPr>
        <w:t xml:space="preserve">               2018</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2</w:t>
      </w:r>
      <w:r w:rsidR="0019162E">
        <w:rPr>
          <w:rFonts w:ascii="Times New Roman" w:hAnsi="Times New Roman" w:cs="Times New Roman"/>
          <w:sz w:val="24"/>
          <w:szCs w:val="24"/>
        </w:rPr>
        <w:t>018</w:t>
      </w:r>
      <w:r w:rsidR="00AD78A9">
        <w:rPr>
          <w:rFonts w:ascii="Times New Roman" w:hAnsi="Times New Roman" w:cs="Times New Roman"/>
          <w:sz w:val="24"/>
          <w:szCs w:val="24"/>
        </w:rPr>
        <w:t xml:space="preserve"> </w:t>
      </w:r>
      <w:r w:rsidR="007C65BC">
        <w:rPr>
          <w:rFonts w:ascii="Times New Roman" w:hAnsi="Times New Roman" w:cs="Times New Roman"/>
          <w:sz w:val="24"/>
          <w:szCs w:val="24"/>
        </w:rPr>
        <w:t>m. rugsėjo 1 d. patvirtinta 16,6</w:t>
      </w:r>
      <w:r w:rsidR="00AD78A9">
        <w:rPr>
          <w:rFonts w:ascii="Times New Roman" w:hAnsi="Times New Roman" w:cs="Times New Roman"/>
          <w:sz w:val="24"/>
          <w:szCs w:val="24"/>
        </w:rPr>
        <w:t>9</w:t>
      </w:r>
      <w:r w:rsidR="00DF16F9">
        <w:rPr>
          <w:rFonts w:ascii="Times New Roman" w:hAnsi="Times New Roman" w:cs="Times New Roman"/>
          <w:sz w:val="24"/>
          <w:szCs w:val="24"/>
        </w:rPr>
        <w:t xml:space="preserve"> mokytojų</w:t>
      </w:r>
      <w:r w:rsidR="00E87AC6" w:rsidRPr="00E87AC6">
        <w:rPr>
          <w:rFonts w:ascii="Times New Roman" w:hAnsi="Times New Roman" w:cs="Times New Roman"/>
          <w:sz w:val="24"/>
          <w:szCs w:val="24"/>
        </w:rPr>
        <w:t xml:space="preserve"> pareigybių</w:t>
      </w:r>
      <w:r w:rsidR="0011484D">
        <w:rPr>
          <w:rFonts w:ascii="Times New Roman" w:hAnsi="Times New Roman" w:cs="Times New Roman"/>
          <w:sz w:val="24"/>
          <w:szCs w:val="24"/>
        </w:rPr>
        <w:t xml:space="preserve"> (etatų) skaičius. Pedagoginių darbuotojų (be mokytojų) 23,25 pareigybių skaičius, kito personalo – 40,5</w:t>
      </w:r>
      <w:r w:rsidR="00E87AC6" w:rsidRPr="00E87AC6">
        <w:rPr>
          <w:rFonts w:ascii="Times New Roman" w:hAnsi="Times New Roman" w:cs="Times New Roman"/>
          <w:sz w:val="24"/>
          <w:szCs w:val="24"/>
        </w:rPr>
        <w:t xml:space="preserve"> pareigybės. Ataskaitinio ketvirčio pabaigoje mokykloje dirbo </w:t>
      </w:r>
      <w:r w:rsidR="004B7AFE">
        <w:rPr>
          <w:rFonts w:ascii="Times New Roman" w:hAnsi="Times New Roman" w:cs="Times New Roman"/>
          <w:sz w:val="24"/>
          <w:szCs w:val="24"/>
        </w:rPr>
        <w:t>79</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7AC6">
        <w:rPr>
          <w:rFonts w:ascii="Times New Roman" w:hAnsi="Times New Roman" w:cs="Times New Roman"/>
          <w:sz w:val="24"/>
          <w:szCs w:val="24"/>
        </w:rPr>
        <w:t xml:space="preserve"> 2018</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E87AC6">
        <w:rPr>
          <w:rFonts w:ascii="Times New Roman" w:hAnsi="Times New Roman" w:cs="Times New Roman"/>
          <w:sz w:val="24"/>
          <w:szCs w:val="24"/>
        </w:rPr>
        <w:t>sausio 1 d. mokinių skaičius 102</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E87AC6" w:rsidRPr="00420F24">
        <w:rPr>
          <w:rFonts w:ascii="Times New Roman" w:hAnsi="Times New Roman" w:cs="Times New Roman"/>
          <w:sz w:val="24"/>
          <w:szCs w:val="24"/>
        </w:rPr>
        <w:t>1</w:t>
      </w:r>
      <w:r w:rsidR="0070554E">
        <w:rPr>
          <w:rFonts w:ascii="Times New Roman" w:hAnsi="Times New Roman" w:cs="Times New Roman"/>
          <w:sz w:val="24"/>
          <w:szCs w:val="24"/>
        </w:rPr>
        <w:t>2</w:t>
      </w:r>
      <w:r w:rsidR="009F0BAB">
        <w:rPr>
          <w:rFonts w:ascii="Times New Roman" w:hAnsi="Times New Roman" w:cs="Times New Roman"/>
          <w:sz w:val="24"/>
          <w:szCs w:val="24"/>
        </w:rPr>
        <w:t>0</w:t>
      </w:r>
      <w:r w:rsidR="00EB7E29" w:rsidRPr="0058322F">
        <w:rPr>
          <w:rFonts w:ascii="Times New Roman" w:hAnsi="Times New Roman" w:cs="Times New Roman"/>
          <w:color w:val="FF0000"/>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pakeitimo 2016 m. gruodžio 29d. Nr. T-425</w:t>
      </w:r>
      <w:r>
        <w:rPr>
          <w:rFonts w:ascii="Times New Roman" w:hAnsi="Times New Roman" w:cs="Times New Roman"/>
          <w:sz w:val="24"/>
          <w:szCs w:val="24"/>
        </w:rPr>
        <w:t>.</w:t>
      </w:r>
    </w:p>
    <w:p w:rsidR="00DF7383" w:rsidRDefault="00BB258F"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2018</w:t>
      </w:r>
      <w:r w:rsidR="00F34A89">
        <w:rPr>
          <w:rFonts w:ascii="Times New Roman" w:hAnsi="Times New Roman" w:cs="Times New Roman"/>
          <w:sz w:val="24"/>
          <w:szCs w:val="24"/>
        </w:rPr>
        <w:t xml:space="preserve"> m. - metinių</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r w:rsidR="00EF752B">
        <w:rPr>
          <w:rFonts w:ascii="Times New Roman" w:hAnsi="Times New Roman" w:cs="Times New Roman"/>
          <w:sz w:val="24"/>
          <w:szCs w:val="24"/>
        </w:rPr>
        <w:t xml:space="preserve"> ataskaita</w:t>
      </w:r>
      <w:r>
        <w:rPr>
          <w:rFonts w:ascii="Times New Roman" w:hAnsi="Times New Roman" w:cs="Times New Roman"/>
          <w:sz w:val="24"/>
          <w:szCs w:val="24"/>
        </w:rPr>
        <w:t>“;</w:t>
      </w:r>
    </w:p>
    <w:p w:rsidR="00EE02D6" w:rsidRDefault="00EE02D6"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4753D">
        <w:rPr>
          <w:rFonts w:ascii="Times New Roman" w:hAnsi="Times New Roman" w:cs="Times New Roman"/>
          <w:sz w:val="24"/>
          <w:szCs w:val="24"/>
        </w:rPr>
        <w:t xml:space="preserve">Nr.3 </w:t>
      </w:r>
      <w:r w:rsidR="0074753D" w:rsidRPr="0074753D">
        <w:rPr>
          <w:rFonts w:ascii="Times New Roman" w:hAnsi="Times New Roman" w:cs="Times New Roman"/>
          <w:sz w:val="24"/>
          <w:szCs w:val="24"/>
        </w:rPr>
        <w:t>„</w:t>
      </w:r>
      <w:r w:rsidRPr="0074753D">
        <w:rPr>
          <w:rFonts w:ascii="Times New Roman" w:hAnsi="Times New Roman" w:cs="Times New Roman"/>
          <w:sz w:val="24"/>
          <w:szCs w:val="24"/>
        </w:rPr>
        <w:t>Biudžeto išlaidų plano vykdymo pagal programas ir finansavimo šaltinius ataskaita</w:t>
      </w:r>
      <w:r w:rsidR="0074753D" w:rsidRPr="0074753D">
        <w:rPr>
          <w:rFonts w:ascii="Times New Roman" w:hAnsi="Times New Roman" w:cs="Times New Roman"/>
          <w:sz w:val="24"/>
          <w:szCs w:val="24"/>
        </w:rPr>
        <w:t>“:</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6E72AE" w:rsidRPr="006E72AE" w:rsidRDefault="006E72AE"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E72AE">
        <w:rPr>
          <w:rFonts w:ascii="Times New Roman" w:hAnsi="Times New Roman" w:cs="Times New Roman"/>
          <w:sz w:val="24"/>
          <w:szCs w:val="24"/>
        </w:rPr>
        <w:t>Valstybės lėšos pedagoginių darbuotojų skaičiaus optimizavimui.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Pr>
          <w:b/>
          <w:sz w:val="24"/>
          <w:szCs w:val="24"/>
        </w:rPr>
        <w:tab/>
      </w:r>
      <w:r w:rsidRPr="00E9227B">
        <w:rPr>
          <w:sz w:val="24"/>
          <w:szCs w:val="24"/>
        </w:rPr>
        <w:t>1.Informacija apie gautų pajamų įmokų į biudžetą (forma 1) vykdymo atskaitą.</w:t>
      </w:r>
    </w:p>
    <w:p w:rsidR="00E9227B" w:rsidRPr="00E9227B" w:rsidRDefault="003527F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Gauta</w:t>
      </w:r>
      <w:r w:rsidR="00E9227B" w:rsidRPr="00E9227B">
        <w:rPr>
          <w:sz w:val="24"/>
          <w:szCs w:val="24"/>
        </w:rPr>
        <w:t>s ir panaudotas pajamų įmokų į biudžetą ataskaitinio laikotarpio prad</w:t>
      </w:r>
      <w:r>
        <w:rPr>
          <w:sz w:val="24"/>
          <w:szCs w:val="24"/>
        </w:rPr>
        <w:t>žiai asignavimų likutis  210,71</w:t>
      </w:r>
      <w:r w:rsidR="00E9227B" w:rsidRPr="00E9227B">
        <w:rPr>
          <w:sz w:val="24"/>
          <w:szCs w:val="24"/>
        </w:rPr>
        <w:t xml:space="preserve">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75"/>
        <w:jc w:val="both"/>
        <w:rPr>
          <w:sz w:val="24"/>
          <w:szCs w:val="24"/>
        </w:rPr>
      </w:pPr>
      <w:r w:rsidRPr="00E9227B">
        <w:rPr>
          <w:sz w:val="24"/>
          <w:szCs w:val="24"/>
        </w:rPr>
        <w:t>Formoje  Nr.1 pateikta  įmokų į biudžetą, skiriamų gautoms pajamoms finansuoti</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ataskaita (32 pr.).</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Ataskaitinio laikotarpio įmok</w:t>
      </w:r>
      <w:r w:rsidR="003527F0">
        <w:rPr>
          <w:sz w:val="24"/>
          <w:szCs w:val="24"/>
        </w:rPr>
        <w:t>ų planas  15.000,00 €. Per 2018</w:t>
      </w:r>
      <w:r w:rsidRPr="00E9227B">
        <w:rPr>
          <w:sz w:val="24"/>
          <w:szCs w:val="24"/>
        </w:rPr>
        <w:t xml:space="preserve"> m.</w:t>
      </w:r>
      <w:r w:rsidR="00C9032B">
        <w:rPr>
          <w:sz w:val="24"/>
          <w:szCs w:val="24"/>
        </w:rPr>
        <w:t xml:space="preserve"> gauta ir</w:t>
      </w:r>
      <w:r w:rsidRPr="00E9227B">
        <w:rPr>
          <w:sz w:val="24"/>
          <w:szCs w:val="24"/>
        </w:rPr>
        <w:t xml:space="preserve"> pervesta </w:t>
      </w:r>
      <w:r w:rsidR="00C9032B">
        <w:rPr>
          <w:sz w:val="24"/>
          <w:szCs w:val="24"/>
        </w:rPr>
        <w:t>į savivaldybės biudžetą 13003,90 €, gauta ir panaudota 10600,00</w:t>
      </w:r>
      <w:r w:rsidRPr="00E9227B">
        <w:rPr>
          <w:sz w:val="24"/>
          <w:szCs w:val="24"/>
        </w:rPr>
        <w:t xml:space="preserve"> € asignavimų. Ne</w:t>
      </w:r>
      <w:r w:rsidR="00C9032B">
        <w:rPr>
          <w:sz w:val="24"/>
          <w:szCs w:val="24"/>
        </w:rPr>
        <w:t>gauti  biudžeto asignavimai 2018-12-31- 2403,90</w:t>
      </w:r>
      <w:r w:rsidRPr="00E9227B">
        <w:rPr>
          <w:sz w:val="24"/>
          <w:szCs w:val="24"/>
        </w:rPr>
        <w:t xml:space="preserve"> €. Plano neįvykdymo priežastis</w:t>
      </w:r>
      <w:r w:rsidR="00C9032B">
        <w:rPr>
          <w:sz w:val="24"/>
          <w:szCs w:val="24"/>
        </w:rPr>
        <w:t xml:space="preserve"> - dėl baseino</w:t>
      </w:r>
      <w:r w:rsidR="0082412B">
        <w:rPr>
          <w:sz w:val="24"/>
          <w:szCs w:val="24"/>
        </w:rPr>
        <w:t xml:space="preserve"> pastate remonto darbų</w:t>
      </w:r>
      <w:r w:rsidR="00C9032B">
        <w:rPr>
          <w:sz w:val="24"/>
          <w:szCs w:val="24"/>
        </w:rPr>
        <w:t xml:space="preserve"> </w:t>
      </w:r>
      <w:r w:rsidR="0082412B">
        <w:rPr>
          <w:sz w:val="24"/>
          <w:szCs w:val="24"/>
        </w:rPr>
        <w:t>(</w:t>
      </w:r>
      <w:r w:rsidR="00C9032B">
        <w:rPr>
          <w:sz w:val="24"/>
          <w:szCs w:val="24"/>
        </w:rPr>
        <w:t>keltuvo įrengimo</w:t>
      </w:r>
      <w:r w:rsidR="0082412B">
        <w:rPr>
          <w:sz w:val="24"/>
          <w:szCs w:val="24"/>
        </w:rPr>
        <w:t>)</w:t>
      </w:r>
      <w:r w:rsidRPr="00E9227B">
        <w:rPr>
          <w:sz w:val="24"/>
          <w:szCs w:val="24"/>
        </w:rPr>
        <w:t xml:space="preserve"> negautos planuotos lėšos.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r w:rsidRPr="00E9227B">
        <w:rPr>
          <w:sz w:val="24"/>
          <w:szCs w:val="24"/>
        </w:rPr>
        <w:tab/>
        <w:t>Gautų pajam</w:t>
      </w:r>
      <w:r w:rsidR="00874980">
        <w:rPr>
          <w:sz w:val="24"/>
          <w:szCs w:val="24"/>
        </w:rPr>
        <w:t xml:space="preserve">ų likutis banko sąskaitoje 0,00 €.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 xml:space="preserve">2. Informacija apie mokinio krepšelio (finansavimo šaltinis 141) biudžeto išlaidų vykdymo ataskaitą (forma Nr.2). </w:t>
      </w:r>
    </w:p>
    <w:p w:rsidR="00E9227B" w:rsidRPr="00E9227B" w:rsidRDefault="0087498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2018</w:t>
      </w:r>
      <w:r w:rsidR="00E9227B" w:rsidRPr="00E9227B">
        <w:rPr>
          <w:sz w:val="24"/>
          <w:szCs w:val="24"/>
        </w:rPr>
        <w:t xml:space="preserve"> m. asignavimų planas, įska</w:t>
      </w:r>
      <w:r>
        <w:rPr>
          <w:sz w:val="24"/>
          <w:szCs w:val="24"/>
        </w:rPr>
        <w:t>itant patikslinimus – 315.300,00 €.</w:t>
      </w:r>
      <w:r w:rsidR="00E9227B" w:rsidRPr="00E9227B">
        <w:rPr>
          <w:sz w:val="24"/>
          <w:szCs w:val="24"/>
        </w:rPr>
        <w:t xml:space="preserve"> Gauta ir pan</w:t>
      </w:r>
      <w:r>
        <w:rPr>
          <w:sz w:val="24"/>
          <w:szCs w:val="24"/>
        </w:rPr>
        <w:t>audota 315.</w:t>
      </w:r>
      <w:r w:rsidR="00E9227B" w:rsidRPr="00E9227B">
        <w:rPr>
          <w:sz w:val="24"/>
          <w:szCs w:val="24"/>
        </w:rPr>
        <w:t>300,00 €.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 xml:space="preserve"> Išlaidų pagal ekonominės klasifikacijos straipsnius paaiškinimas: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2.1.2.1.1.1 - social</w:t>
      </w:r>
      <w:r w:rsidR="00EA3AFE">
        <w:rPr>
          <w:sz w:val="24"/>
          <w:szCs w:val="24"/>
        </w:rPr>
        <w:t>inio draudimo įmokų</w:t>
      </w:r>
      <w:r w:rsidR="00874980">
        <w:rPr>
          <w:sz w:val="24"/>
          <w:szCs w:val="24"/>
        </w:rPr>
        <w:t xml:space="preserve"> planas -  72.800,00 €, gauta asignavimų – 72.8</w:t>
      </w:r>
      <w:r w:rsidRPr="00E9227B">
        <w:rPr>
          <w:sz w:val="24"/>
          <w:szCs w:val="24"/>
        </w:rPr>
        <w:t xml:space="preserve">00,00 €, </w:t>
      </w:r>
      <w:r w:rsidR="00874980">
        <w:rPr>
          <w:sz w:val="24"/>
          <w:szCs w:val="24"/>
        </w:rPr>
        <w:t>panaudota asignavimų – 72.794,52</w:t>
      </w:r>
      <w:r w:rsidRPr="00E9227B">
        <w:rPr>
          <w:sz w:val="24"/>
          <w:szCs w:val="24"/>
        </w:rPr>
        <w:t xml:space="preserve"> €. Kasinės iš</w:t>
      </w:r>
      <w:r w:rsidR="00874980">
        <w:rPr>
          <w:sz w:val="24"/>
          <w:szCs w:val="24"/>
        </w:rPr>
        <w:t>laidos mažesnės – 5,48</w:t>
      </w:r>
      <w:r w:rsidRPr="00E9227B">
        <w:rPr>
          <w:sz w:val="24"/>
          <w:szCs w:val="24"/>
        </w:rPr>
        <w:t xml:space="preserve"> €, kadangi dėl darbuotojo ligos gruodžio mėn. nuo priskaičiuotos 2-jų darbo dienų ligos pašalpos  socialinio draudimo įmokos neskaičiuojam</w:t>
      </w:r>
      <w:r w:rsidR="00874980">
        <w:rPr>
          <w:sz w:val="24"/>
          <w:szCs w:val="24"/>
        </w:rPr>
        <w:t>os.  Sutaupyti asignavimai 5,48</w:t>
      </w:r>
      <w:r w:rsidR="00BD4A05">
        <w:rPr>
          <w:sz w:val="24"/>
          <w:szCs w:val="24"/>
        </w:rPr>
        <w:t xml:space="preserve"> € panaudoti str.  2.7.3.1.1.1. darbdavio socialinė para</w:t>
      </w:r>
      <w:r w:rsidR="00EA3AFE">
        <w:rPr>
          <w:sz w:val="24"/>
          <w:szCs w:val="24"/>
        </w:rPr>
        <w:t>ma apmokėti už 2 pirmąsias ligos</w:t>
      </w:r>
      <w:r w:rsidR="00C33B97">
        <w:rPr>
          <w:sz w:val="24"/>
          <w:szCs w:val="24"/>
        </w:rPr>
        <w:t xml:space="preserve"> pašalpos</w:t>
      </w:r>
      <w:r w:rsidR="00EA3AFE">
        <w:rPr>
          <w:sz w:val="24"/>
          <w:szCs w:val="24"/>
        </w:rPr>
        <w:t xml:space="preserve"> dienas.</w:t>
      </w:r>
    </w:p>
    <w:p w:rsidR="00CB50FF" w:rsidRPr="00E9227B" w:rsidRDefault="00EA3AFE" w:rsidP="00CB5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2.2.1.1.1.16 – kvalifikacijos kėlimo išlaidos planas – 1.400,00 €, gauta asignavimų – 1.400</w:t>
      </w:r>
      <w:r w:rsidR="00E9227B" w:rsidRPr="00E9227B">
        <w:rPr>
          <w:sz w:val="24"/>
          <w:szCs w:val="24"/>
        </w:rPr>
        <w:t>,0</w:t>
      </w:r>
      <w:r>
        <w:rPr>
          <w:sz w:val="24"/>
          <w:szCs w:val="24"/>
        </w:rPr>
        <w:t>0 €, kasinės išlaidos – .1.396,58 € - 3,42 € mažesnės</w:t>
      </w:r>
      <w:r w:rsidR="00E9227B" w:rsidRPr="00E9227B">
        <w:rPr>
          <w:sz w:val="24"/>
          <w:szCs w:val="24"/>
        </w:rPr>
        <w:t>,</w:t>
      </w:r>
      <w:r>
        <w:rPr>
          <w:sz w:val="24"/>
          <w:szCs w:val="24"/>
        </w:rPr>
        <w:t xml:space="preserve"> kadangi mokame už faktiškai suteiktas paslaugas</w:t>
      </w:r>
      <w:r w:rsidR="00531695">
        <w:rPr>
          <w:sz w:val="24"/>
          <w:szCs w:val="24"/>
        </w:rPr>
        <w:t>. Sutaupyti asign</w:t>
      </w:r>
      <w:r w:rsidR="00CB50FF">
        <w:rPr>
          <w:sz w:val="24"/>
          <w:szCs w:val="24"/>
        </w:rPr>
        <w:t>avimai panaudoti sekančiai: 1,87 €</w:t>
      </w:r>
      <w:r w:rsidR="00531695">
        <w:rPr>
          <w:sz w:val="24"/>
          <w:szCs w:val="24"/>
        </w:rPr>
        <w:t xml:space="preserve"> panaudoti str. 2.2.</w:t>
      </w:r>
      <w:r w:rsidR="00CB50FF">
        <w:rPr>
          <w:sz w:val="24"/>
          <w:szCs w:val="24"/>
        </w:rPr>
        <w:t>1.1.1.21apmokėti už informacinių technologijų įsigytas prekes, 0,41 € panaudoti str. 2.2.1.1.1.23 apmokėti už įsigytą  ūkinį inventorių, 1,14 € panaudoti str.  2.7.3.1.1.1. darbdavio socialinė parama apmokėti už 2 pirmąsias ligos</w:t>
      </w:r>
      <w:r w:rsidR="00C33B97">
        <w:rPr>
          <w:sz w:val="24"/>
          <w:szCs w:val="24"/>
        </w:rPr>
        <w:t xml:space="preserve"> pašalpos</w:t>
      </w:r>
      <w:r w:rsidR="00CB50FF">
        <w:rPr>
          <w:sz w:val="24"/>
          <w:szCs w:val="24"/>
        </w:rPr>
        <w:t xml:space="preserve"> dienas.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Asignavimų likutis kasos ir banko sąskaitose 0,00 €.</w:t>
      </w:r>
    </w:p>
    <w:p w:rsidR="00E9227B" w:rsidRPr="00E9227B" w:rsidRDefault="002F3AE7"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3. 2018 metams patvirtinta 6.803,00</w:t>
      </w:r>
      <w:r w:rsidR="00E9227B" w:rsidRPr="00E9227B">
        <w:rPr>
          <w:sz w:val="24"/>
          <w:szCs w:val="24"/>
        </w:rPr>
        <w:t xml:space="preserve"> € sąmata pedagoginių darbuotojų išeitinėms išmokoms išmokėti, finansavimo šaltinis (143</w:t>
      </w:r>
      <w:r>
        <w:rPr>
          <w:sz w:val="24"/>
          <w:szCs w:val="24"/>
        </w:rPr>
        <w:t>4). Gauta ir panaudota 6.803,00</w:t>
      </w:r>
      <w:r w:rsidR="00E9227B" w:rsidRPr="00E9227B">
        <w:rPr>
          <w:sz w:val="24"/>
          <w:szCs w:val="24"/>
        </w:rPr>
        <w:t xml:space="preserve"> €.</w:t>
      </w:r>
    </w:p>
    <w:p w:rsidR="00C33B97" w:rsidRDefault="00C33B97"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p>
    <w:p w:rsidR="00E9227B" w:rsidRPr="00E9227B" w:rsidRDefault="00C33B97"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4"/>
          <w:szCs w:val="24"/>
        </w:rPr>
      </w:pPr>
      <w:r>
        <w:rPr>
          <w:sz w:val="24"/>
          <w:szCs w:val="24"/>
        </w:rPr>
        <w:lastRenderedPageBreak/>
        <w:tab/>
        <w:t>4</w:t>
      </w:r>
      <w:r w:rsidR="00E9227B" w:rsidRPr="00E9227B">
        <w:rPr>
          <w:sz w:val="24"/>
          <w:szCs w:val="24"/>
        </w:rPr>
        <w:t xml:space="preserve">. Informacija apie ūkio lėšų (finansavimo šaltinis1431) biudžeto išlaidų vykdymo ataskaitą (forma Nr.2). </w:t>
      </w:r>
    </w:p>
    <w:p w:rsidR="00E9227B" w:rsidRDefault="00C33B97" w:rsidP="00E9227B">
      <w:pPr>
        <w:spacing w:line="360" w:lineRule="auto"/>
        <w:jc w:val="both"/>
      </w:pPr>
      <w:r>
        <w:tab/>
        <w:t>2018</w:t>
      </w:r>
      <w:r w:rsidR="00E9227B" w:rsidRPr="00E9227B">
        <w:t xml:space="preserve"> m. asignavimų planas, įska</w:t>
      </w:r>
      <w:r>
        <w:t>itant patikslinimus – 647.900,00 €.  Gauta ir panaudota 647.900,00 €.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Išlaidų pagal ekonominės klasifikacijos straipsnius paaiškinimas:</w:t>
      </w:r>
    </w:p>
    <w:p w:rsidR="001D41B7" w:rsidRPr="00E9227B" w:rsidRDefault="00E9227B" w:rsidP="001D4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jc w:val="both"/>
        <w:rPr>
          <w:sz w:val="24"/>
          <w:szCs w:val="24"/>
        </w:rPr>
      </w:pPr>
      <w:r w:rsidRPr="00E9227B">
        <w:rPr>
          <w:sz w:val="24"/>
          <w:szCs w:val="24"/>
        </w:rPr>
        <w:t xml:space="preserve"> 2.1.2.1.1.1</w:t>
      </w:r>
      <w:r w:rsidR="001D41B7">
        <w:rPr>
          <w:sz w:val="24"/>
          <w:szCs w:val="24"/>
        </w:rPr>
        <w:t>. str.</w:t>
      </w:r>
      <w:r w:rsidRPr="00E9227B">
        <w:rPr>
          <w:sz w:val="24"/>
          <w:szCs w:val="24"/>
        </w:rPr>
        <w:t xml:space="preserve"> social</w:t>
      </w:r>
      <w:r w:rsidR="001D41B7">
        <w:rPr>
          <w:sz w:val="24"/>
          <w:szCs w:val="24"/>
        </w:rPr>
        <w:t xml:space="preserve">inio draudimo </w:t>
      </w:r>
      <w:r w:rsidR="00C33B97">
        <w:rPr>
          <w:sz w:val="24"/>
          <w:szCs w:val="24"/>
        </w:rPr>
        <w:t xml:space="preserve"> planas – 110.600,00</w:t>
      </w:r>
      <w:r w:rsidRPr="00E9227B">
        <w:rPr>
          <w:sz w:val="24"/>
          <w:szCs w:val="24"/>
        </w:rPr>
        <w:t xml:space="preserve"> €, </w:t>
      </w:r>
      <w:r w:rsidR="001D41B7">
        <w:rPr>
          <w:sz w:val="24"/>
          <w:szCs w:val="24"/>
        </w:rPr>
        <w:t>gauta asignavimų -110.600,00 €,</w:t>
      </w:r>
    </w:p>
    <w:p w:rsidR="001D41B7" w:rsidRPr="00E9227B" w:rsidRDefault="00E9227B" w:rsidP="001D4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p</w:t>
      </w:r>
      <w:r w:rsidR="00C33B97">
        <w:rPr>
          <w:sz w:val="24"/>
          <w:szCs w:val="24"/>
        </w:rPr>
        <w:t>anaudota asignavimų – 110.558,20</w:t>
      </w:r>
      <w:r w:rsidRPr="00E9227B">
        <w:rPr>
          <w:sz w:val="24"/>
          <w:szCs w:val="24"/>
        </w:rPr>
        <w:t xml:space="preserve"> €. Kasinės išlaid</w:t>
      </w:r>
      <w:r w:rsidR="00C33B97">
        <w:rPr>
          <w:sz w:val="24"/>
          <w:szCs w:val="24"/>
        </w:rPr>
        <w:t>os mažesnės – 41,80</w:t>
      </w:r>
      <w:r w:rsidRPr="00E9227B">
        <w:rPr>
          <w:sz w:val="24"/>
          <w:szCs w:val="24"/>
        </w:rPr>
        <w:t xml:space="preserve"> €, kadangi dėl darbuotojo ligos gruodžio mėn. nuo priskaičiuotos 2-jų darbo dienų ligos pašalpos  socialinio draudimo įmokos neskaičiu</w:t>
      </w:r>
      <w:r w:rsidR="00336C6C">
        <w:rPr>
          <w:sz w:val="24"/>
          <w:szCs w:val="24"/>
        </w:rPr>
        <w:t>ojamos. Sutaupyti asignavimai 41,80</w:t>
      </w:r>
      <w:r w:rsidRPr="00E9227B">
        <w:rPr>
          <w:sz w:val="24"/>
          <w:szCs w:val="24"/>
        </w:rPr>
        <w:t xml:space="preserve"> € panaudoti </w:t>
      </w:r>
      <w:r w:rsidR="00336C6C">
        <w:rPr>
          <w:sz w:val="24"/>
          <w:szCs w:val="24"/>
        </w:rPr>
        <w:t>sekančiuose straipsniuose</w:t>
      </w:r>
      <w:r w:rsidR="001D41B7">
        <w:rPr>
          <w:sz w:val="24"/>
          <w:szCs w:val="24"/>
        </w:rPr>
        <w:t xml:space="preserve">  2.2.1.1.1.05 str.-10,63 € apmokėti už ryšių paslaugas, str. 2.2.1.1.1.30-29,54 € apmokėti už įsigytas prekes, str.</w:t>
      </w:r>
      <w:r w:rsidR="001D41B7" w:rsidRPr="001D41B7">
        <w:rPr>
          <w:sz w:val="24"/>
          <w:szCs w:val="24"/>
        </w:rPr>
        <w:t xml:space="preserve"> </w:t>
      </w:r>
      <w:r w:rsidR="001D41B7">
        <w:rPr>
          <w:sz w:val="24"/>
          <w:szCs w:val="24"/>
        </w:rPr>
        <w:t>2.7.3.1.1.1.-1,63 € darbdavio socialinė parama apmokėti už 2 pirmąsias ligos pašalpos dienas.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w:t>
      </w:r>
      <w:r w:rsidRPr="00E9227B">
        <w:rPr>
          <w:sz w:val="24"/>
          <w:szCs w:val="24"/>
        </w:rPr>
        <w:tab/>
        <w:t>2.2.1.1.1.02</w:t>
      </w:r>
      <w:r w:rsidR="001D41B7">
        <w:rPr>
          <w:sz w:val="24"/>
          <w:szCs w:val="24"/>
        </w:rPr>
        <w:t xml:space="preserve"> str.</w:t>
      </w:r>
      <w:r w:rsidRPr="00E9227B">
        <w:rPr>
          <w:sz w:val="24"/>
          <w:szCs w:val="24"/>
        </w:rPr>
        <w:t xml:space="preserve"> – medik</w:t>
      </w:r>
      <w:r w:rsidR="001D41B7">
        <w:rPr>
          <w:sz w:val="24"/>
          <w:szCs w:val="24"/>
        </w:rPr>
        <w:t>amentai planas- 1.000,00 €, gauta  asignavimų  - 1.000,00 €, panaudota -9</w:t>
      </w:r>
      <w:r w:rsidRPr="00E9227B">
        <w:rPr>
          <w:sz w:val="24"/>
          <w:szCs w:val="24"/>
        </w:rPr>
        <w:t>99,99 €. Kasinės išlaidos mažesnės - 0,01 ct. Sutaupyti asignavimai 0,</w:t>
      </w:r>
      <w:r w:rsidR="00122B6C">
        <w:rPr>
          <w:sz w:val="24"/>
          <w:szCs w:val="24"/>
        </w:rPr>
        <w:t xml:space="preserve">01 ct. panaudoti str.2.2.1.1.1.30 </w:t>
      </w:r>
      <w:r w:rsidRPr="00E9227B">
        <w:rPr>
          <w:sz w:val="24"/>
          <w:szCs w:val="24"/>
        </w:rPr>
        <w:t xml:space="preserve"> apmokėti už prekes.</w:t>
      </w:r>
    </w:p>
    <w:p w:rsid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2.2</w:t>
      </w:r>
      <w:r w:rsidR="00122B6C">
        <w:rPr>
          <w:sz w:val="24"/>
          <w:szCs w:val="24"/>
        </w:rPr>
        <w:t>.1.1.1.11</w:t>
      </w:r>
      <w:r w:rsidR="0025764F">
        <w:rPr>
          <w:sz w:val="24"/>
          <w:szCs w:val="24"/>
        </w:rPr>
        <w:t xml:space="preserve"> str.</w:t>
      </w:r>
      <w:r w:rsidR="00122B6C">
        <w:rPr>
          <w:sz w:val="24"/>
          <w:szCs w:val="24"/>
        </w:rPr>
        <w:t xml:space="preserve"> – komandiruočių išlaidų planas – 400,00 €, gauta asignavimų – 400,00 €, panaudota -399,70</w:t>
      </w:r>
      <w:r w:rsidRPr="00E9227B">
        <w:rPr>
          <w:sz w:val="24"/>
          <w:szCs w:val="24"/>
        </w:rPr>
        <w:t xml:space="preserve"> €. </w:t>
      </w:r>
      <w:r w:rsidR="00122B6C">
        <w:rPr>
          <w:sz w:val="24"/>
          <w:szCs w:val="24"/>
        </w:rPr>
        <w:t xml:space="preserve">Kasinės išlaidos mažesnės – 0,30 ct. Sutaupyti asignavimai 0,30 ct. panaudoti str.2.2.1.1.1.30 </w:t>
      </w:r>
      <w:r w:rsidRPr="00E9227B">
        <w:rPr>
          <w:sz w:val="24"/>
          <w:szCs w:val="24"/>
        </w:rPr>
        <w:t xml:space="preserve"> apmokėti už </w:t>
      </w:r>
      <w:r w:rsidR="0025764F">
        <w:rPr>
          <w:sz w:val="24"/>
          <w:szCs w:val="24"/>
        </w:rPr>
        <w:t xml:space="preserve"> ūkines </w:t>
      </w:r>
      <w:r w:rsidRPr="00E9227B">
        <w:rPr>
          <w:sz w:val="24"/>
          <w:szCs w:val="24"/>
        </w:rPr>
        <w:t>prekes.</w:t>
      </w:r>
    </w:p>
    <w:p w:rsidR="0025764F" w:rsidRDefault="0025764F"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2.2.1.1.1.15 str. – materialiojo turto paprastojo remonto išlaidų planas -3.100,00 €, gauta asignavimų -3.100,00 €, panaudota – 3.099,29 €. Kasinės išlaidos mažesnės -0,77 ct. Sutaupyti asignavimai panaudoti str.2.2.1.1.1.30 apmokėti už ūkines prekes.</w:t>
      </w:r>
    </w:p>
    <w:p w:rsidR="000929E7" w:rsidRDefault="005C6B54"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0929E7">
        <w:rPr>
          <w:sz w:val="24"/>
          <w:szCs w:val="24"/>
        </w:rPr>
        <w:t>.1.1.1.21</w:t>
      </w:r>
      <w:r>
        <w:rPr>
          <w:sz w:val="24"/>
          <w:szCs w:val="24"/>
        </w:rPr>
        <w:t>str. informacinių technologijų prekių ir pa</w:t>
      </w:r>
      <w:r w:rsidR="000929E7">
        <w:rPr>
          <w:sz w:val="24"/>
          <w:szCs w:val="24"/>
        </w:rPr>
        <w:t>slaugų įsigijimo išlaidų planas</w:t>
      </w:r>
      <w:r>
        <w:rPr>
          <w:sz w:val="24"/>
          <w:szCs w:val="24"/>
        </w:rPr>
        <w:t>-6.300,00 €, gauta asignavimų</w:t>
      </w:r>
      <w:r w:rsidR="000929E7">
        <w:rPr>
          <w:sz w:val="24"/>
          <w:szCs w:val="24"/>
        </w:rPr>
        <w:t xml:space="preserve"> </w:t>
      </w:r>
      <w:r>
        <w:rPr>
          <w:sz w:val="24"/>
          <w:szCs w:val="24"/>
        </w:rPr>
        <w:t xml:space="preserve"> 6.300,00 </w:t>
      </w:r>
      <w:r w:rsidR="000929E7">
        <w:rPr>
          <w:sz w:val="24"/>
          <w:szCs w:val="24"/>
        </w:rPr>
        <w:t>€, panaudota  6294,08 €. Kasinės išlaidos mažesnės – 5,92 €.</w:t>
      </w:r>
    </w:p>
    <w:p w:rsidR="005C6B54" w:rsidRPr="00E9227B" w:rsidRDefault="000929E7"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Sutaupyti asignavimai panaudoti str. 2.2.1.1.1.30 </w:t>
      </w:r>
      <w:r w:rsidRPr="00E9227B">
        <w:rPr>
          <w:sz w:val="24"/>
          <w:szCs w:val="24"/>
        </w:rPr>
        <w:t xml:space="preserve"> apmokėti už </w:t>
      </w:r>
      <w:r>
        <w:rPr>
          <w:sz w:val="24"/>
          <w:szCs w:val="24"/>
        </w:rPr>
        <w:t xml:space="preserve"> ūkines </w:t>
      </w:r>
      <w:r w:rsidRPr="00E9227B">
        <w:rPr>
          <w:sz w:val="24"/>
          <w:szCs w:val="24"/>
        </w:rPr>
        <w:t>prekes</w:t>
      </w:r>
      <w:r>
        <w:rPr>
          <w:sz w:val="24"/>
          <w:szCs w:val="24"/>
        </w:rPr>
        <w:t xml:space="preserve">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Asignavimų likutis kasos ir banko sąskaitose 0,00 €.</w:t>
      </w:r>
    </w:p>
    <w:p w:rsidR="00E9227B" w:rsidRPr="00E9227B" w:rsidRDefault="000C6906"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rPr>
          <w:sz w:val="24"/>
          <w:szCs w:val="24"/>
        </w:rPr>
      </w:pPr>
      <w:r>
        <w:rPr>
          <w:sz w:val="24"/>
          <w:szCs w:val="24"/>
        </w:rPr>
        <w:t xml:space="preserve"> </w:t>
      </w:r>
      <w:r>
        <w:rPr>
          <w:sz w:val="24"/>
          <w:szCs w:val="24"/>
        </w:rPr>
        <w:tab/>
        <w:t>5</w:t>
      </w:r>
      <w:r w:rsidR="00E9227B" w:rsidRPr="00E9227B">
        <w:rPr>
          <w:sz w:val="24"/>
          <w:szCs w:val="24"/>
        </w:rPr>
        <w:t xml:space="preserve">. Informacija apie savivaldybės lėšų (finansavimo šaltinis 151 programa 08.02.01.01) biudžeto išlaidų vykdymo ataskaitą (forma Nr.2).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rFonts w:ascii="Courier New" w:hAnsi="Courier New" w:cs="Courier New"/>
          <w:sz w:val="24"/>
          <w:szCs w:val="24"/>
        </w:rPr>
        <w:tab/>
      </w:r>
      <w:r w:rsidR="000C6906">
        <w:rPr>
          <w:sz w:val="24"/>
          <w:szCs w:val="24"/>
        </w:rPr>
        <w:t xml:space="preserve">  2018</w:t>
      </w:r>
      <w:r w:rsidRPr="00E9227B">
        <w:rPr>
          <w:sz w:val="24"/>
          <w:szCs w:val="24"/>
        </w:rPr>
        <w:t xml:space="preserve"> metams savivaldybė</w:t>
      </w:r>
      <w:r w:rsidR="002C15A9">
        <w:rPr>
          <w:sz w:val="24"/>
          <w:szCs w:val="24"/>
        </w:rPr>
        <w:t>s biudžeto</w:t>
      </w:r>
      <w:r w:rsidR="004806EE">
        <w:rPr>
          <w:sz w:val="24"/>
          <w:szCs w:val="24"/>
        </w:rPr>
        <w:t xml:space="preserve"> </w:t>
      </w:r>
      <w:r w:rsidR="002C15A9">
        <w:rPr>
          <w:sz w:val="24"/>
          <w:szCs w:val="24"/>
        </w:rPr>
        <w:t xml:space="preserve"> lėšų planas 31.400,00 €, iš jų išlaidoms – 13.400,00</w:t>
      </w:r>
      <w:r w:rsidRPr="00E9227B">
        <w:rPr>
          <w:sz w:val="24"/>
          <w:szCs w:val="24"/>
        </w:rPr>
        <w:t xml:space="preserve"> € ilgalaikio m</w:t>
      </w:r>
      <w:r w:rsidR="002C15A9">
        <w:rPr>
          <w:sz w:val="24"/>
          <w:szCs w:val="24"/>
        </w:rPr>
        <w:t>aterialiojo turto įsigijimui – 1</w:t>
      </w:r>
      <w:r w:rsidRPr="00E9227B">
        <w:rPr>
          <w:sz w:val="24"/>
          <w:szCs w:val="24"/>
        </w:rPr>
        <w:t xml:space="preserve">8.000,00 €. </w:t>
      </w:r>
      <w:r w:rsidR="002C15A9">
        <w:rPr>
          <w:sz w:val="24"/>
          <w:szCs w:val="24"/>
        </w:rPr>
        <w:t>Gauta ir panaudota asignavimų-31,400,00 €</w:t>
      </w:r>
    </w:p>
    <w:p w:rsidR="004806EE" w:rsidRDefault="004806EE" w:rsidP="00480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r>
      <w:r w:rsidRPr="00E9227B">
        <w:rPr>
          <w:sz w:val="24"/>
          <w:szCs w:val="24"/>
        </w:rPr>
        <w:t>Išlaidų pagal ekonominės klasifikacijos straipsnius paaiškinimas:</w:t>
      </w:r>
    </w:p>
    <w:p w:rsidR="004806EE" w:rsidRDefault="004806EE" w:rsidP="00480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2.1.1.1.1.1. str. darbo užmokestis pinigais planas 5.100,00 €, gauta asignavimų -5.100,00€,</w:t>
      </w:r>
    </w:p>
    <w:p w:rsidR="004806EE" w:rsidRDefault="004806EE" w:rsidP="00DB6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panaudota asignavimų – 5.098,54 €. Kasinės išlaidos mažesnės – 1,46 €, kadangi darbo užmokestis mokamas už atliktą darbą</w:t>
      </w:r>
      <w:r w:rsidR="00DB6D0C">
        <w:rPr>
          <w:sz w:val="24"/>
          <w:szCs w:val="24"/>
        </w:rPr>
        <w:t>. Sutaupyti asignavimai panaudoti str.</w:t>
      </w:r>
      <w:r w:rsidR="00DB6D0C" w:rsidRPr="00DB6D0C">
        <w:rPr>
          <w:sz w:val="24"/>
          <w:szCs w:val="24"/>
        </w:rPr>
        <w:t xml:space="preserve"> </w:t>
      </w:r>
      <w:r w:rsidR="00BC7D73">
        <w:rPr>
          <w:sz w:val="24"/>
          <w:szCs w:val="24"/>
        </w:rPr>
        <w:t>2.2.1.1.1.23</w:t>
      </w:r>
      <w:r w:rsidR="00DB6D0C">
        <w:rPr>
          <w:sz w:val="24"/>
          <w:szCs w:val="24"/>
        </w:rPr>
        <w:t xml:space="preserve"> </w:t>
      </w:r>
      <w:r w:rsidR="00DB6D0C" w:rsidRPr="00E9227B">
        <w:rPr>
          <w:sz w:val="24"/>
          <w:szCs w:val="24"/>
        </w:rPr>
        <w:t xml:space="preserve"> apmokėti už </w:t>
      </w:r>
      <w:r w:rsidR="00BC7D73">
        <w:rPr>
          <w:sz w:val="24"/>
          <w:szCs w:val="24"/>
        </w:rPr>
        <w:t xml:space="preserve"> ūkinį</w:t>
      </w:r>
      <w:r w:rsidR="00DB6D0C">
        <w:rPr>
          <w:sz w:val="24"/>
          <w:szCs w:val="24"/>
        </w:rPr>
        <w:t xml:space="preserve"> </w:t>
      </w:r>
      <w:r w:rsidR="00BC7D73">
        <w:rPr>
          <w:sz w:val="24"/>
          <w:szCs w:val="24"/>
        </w:rPr>
        <w:t>inventorių</w:t>
      </w:r>
      <w:r w:rsidR="00DB6D0C">
        <w:rPr>
          <w:sz w:val="24"/>
          <w:szCs w:val="24"/>
        </w:rPr>
        <w:t>.</w:t>
      </w:r>
    </w:p>
    <w:p w:rsidR="00DB6D0C" w:rsidRDefault="00DB6D0C" w:rsidP="00DB6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2.1.2.1.1.1str. socialinio draudimo įmokos planas 1.600,00 €, gauta asignavim</w:t>
      </w:r>
      <w:r w:rsidR="00094630">
        <w:rPr>
          <w:sz w:val="24"/>
          <w:szCs w:val="24"/>
        </w:rPr>
        <w:t>ų</w:t>
      </w:r>
      <w:r>
        <w:rPr>
          <w:sz w:val="24"/>
          <w:szCs w:val="24"/>
        </w:rPr>
        <w:t xml:space="preserve"> -1.600,00 €, panaudota asignavimų -1554,03 €. Kasinės išlaidos mažesnės -45,9</w:t>
      </w:r>
      <w:r w:rsidR="00094630">
        <w:rPr>
          <w:sz w:val="24"/>
          <w:szCs w:val="24"/>
        </w:rPr>
        <w:t>7 €, kadangi įmokos skaičiuojamos</w:t>
      </w:r>
      <w:r>
        <w:rPr>
          <w:sz w:val="24"/>
          <w:szCs w:val="24"/>
        </w:rPr>
        <w:t xml:space="preserve"> nuo priskaičiuoto darbo užmokesčio. Sutaupyti asignavimai panaudoti </w:t>
      </w:r>
      <w:r w:rsidR="00BC7D73">
        <w:rPr>
          <w:sz w:val="24"/>
          <w:szCs w:val="24"/>
        </w:rPr>
        <w:t xml:space="preserve">sekančiai: </w:t>
      </w:r>
      <w:r w:rsidR="00BC7D73">
        <w:rPr>
          <w:sz w:val="24"/>
          <w:szCs w:val="24"/>
        </w:rPr>
        <w:lastRenderedPageBreak/>
        <w:t>20,40 € panaudoti str. 2.2.1.1.1.23- apmokėti u</w:t>
      </w:r>
      <w:r w:rsidR="00094630">
        <w:rPr>
          <w:sz w:val="24"/>
          <w:szCs w:val="24"/>
        </w:rPr>
        <w:t>ž</w:t>
      </w:r>
      <w:r w:rsidR="00AC5057">
        <w:rPr>
          <w:sz w:val="24"/>
          <w:szCs w:val="24"/>
        </w:rPr>
        <w:t xml:space="preserve"> įsigytą ūkinį inventorių, 25,5</w:t>
      </w:r>
      <w:r w:rsidR="00094630">
        <w:rPr>
          <w:sz w:val="24"/>
          <w:szCs w:val="24"/>
        </w:rPr>
        <w:t>7</w:t>
      </w:r>
      <w:r w:rsidR="00BC7D73">
        <w:rPr>
          <w:sz w:val="24"/>
          <w:szCs w:val="24"/>
        </w:rPr>
        <w:t xml:space="preserve"> € panaudoti str. 2.2.1.1.1.30  apmokėti už ūkines prekes.</w:t>
      </w:r>
    </w:p>
    <w:p w:rsidR="00BC7D73" w:rsidRPr="00E9227B" w:rsidRDefault="00BC7D73" w:rsidP="00DB6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3.1.1.2.1.2 str. negyvenamųjų pastatų įsigijimo išlaidos planas 18.000,00 gauta asignavimų -18.000,00 €, panaudota -17.999,99 €. Kasinės išlaido mažesnės 0,01 ct. , kadangi mokame pagal darbų atlikimo aktus.  </w:t>
      </w:r>
      <w:r w:rsidR="004A6757">
        <w:rPr>
          <w:sz w:val="24"/>
          <w:szCs w:val="24"/>
        </w:rPr>
        <w:t xml:space="preserve">Asignavimai </w:t>
      </w:r>
      <w:r>
        <w:rPr>
          <w:sz w:val="24"/>
          <w:szCs w:val="24"/>
        </w:rPr>
        <w:t xml:space="preserve">panaudoti str. 2.2.1.1.1.30 </w:t>
      </w:r>
      <w:r w:rsidR="00B26E4A">
        <w:rPr>
          <w:sz w:val="24"/>
          <w:szCs w:val="24"/>
        </w:rPr>
        <w:t>apmokėti už ūkines prekes.</w:t>
      </w:r>
    </w:p>
    <w:p w:rsidR="00AD13B5" w:rsidRDefault="00AD13B5" w:rsidP="00AD1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rPr>
          <w:sz w:val="24"/>
          <w:szCs w:val="24"/>
        </w:rPr>
      </w:pPr>
      <w:r>
        <w:rPr>
          <w:sz w:val="24"/>
          <w:szCs w:val="24"/>
        </w:rPr>
        <w:tab/>
        <w:t xml:space="preserve">6. </w:t>
      </w:r>
      <w:r w:rsidR="00E9227B" w:rsidRPr="00E9227B">
        <w:rPr>
          <w:sz w:val="24"/>
          <w:szCs w:val="24"/>
        </w:rPr>
        <w:t xml:space="preserve"> </w:t>
      </w:r>
      <w:r w:rsidRPr="00E9227B">
        <w:rPr>
          <w:sz w:val="24"/>
          <w:szCs w:val="24"/>
        </w:rPr>
        <w:t>Informacija apie savivaldybė</w:t>
      </w:r>
      <w:r>
        <w:rPr>
          <w:sz w:val="24"/>
          <w:szCs w:val="24"/>
        </w:rPr>
        <w:t>s lėšų (finansavimo šaltinis 153</w:t>
      </w:r>
      <w:r w:rsidRPr="00E9227B">
        <w:rPr>
          <w:sz w:val="24"/>
          <w:szCs w:val="24"/>
        </w:rPr>
        <w:t xml:space="preserve"> programa 08.02.01.01) biudžeto išlaidų vykdymo ataskaitą (forma Nr.2). </w:t>
      </w:r>
    </w:p>
    <w:p w:rsidR="00E9227B" w:rsidRPr="00E9227B" w:rsidRDefault="00AD13B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2018</w:t>
      </w:r>
      <w:r w:rsidRPr="00E9227B">
        <w:rPr>
          <w:sz w:val="24"/>
          <w:szCs w:val="24"/>
        </w:rPr>
        <w:t xml:space="preserve"> metams savivaldybė</w:t>
      </w:r>
      <w:r>
        <w:rPr>
          <w:sz w:val="24"/>
          <w:szCs w:val="24"/>
        </w:rPr>
        <w:t>s biudžeto  lėšų planas 18.500,00 €, iš jų išlaidoms – 500,00</w:t>
      </w:r>
      <w:r w:rsidRPr="00E9227B">
        <w:rPr>
          <w:sz w:val="24"/>
          <w:szCs w:val="24"/>
        </w:rPr>
        <w:t xml:space="preserve"> € ilgalaikio m</w:t>
      </w:r>
      <w:r>
        <w:rPr>
          <w:sz w:val="24"/>
          <w:szCs w:val="24"/>
        </w:rPr>
        <w:t>aterialiojo turto įsigijimui – 1</w:t>
      </w:r>
      <w:r w:rsidRPr="00E9227B">
        <w:rPr>
          <w:sz w:val="24"/>
          <w:szCs w:val="24"/>
        </w:rPr>
        <w:t xml:space="preserve">8.000,00 €. </w:t>
      </w:r>
      <w:r>
        <w:rPr>
          <w:sz w:val="24"/>
          <w:szCs w:val="24"/>
        </w:rPr>
        <w:t>Gauta ir panaudota asignavimų -18.500,00 €</w:t>
      </w:r>
    </w:p>
    <w:p w:rsidR="00E9227B" w:rsidRPr="00E9227B" w:rsidRDefault="005803DF"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E9227B" w:rsidRPr="00E9227B">
        <w:rPr>
          <w:sz w:val="24"/>
          <w:szCs w:val="24"/>
        </w:rPr>
        <w:t xml:space="preserve">Asignavimų likutis banke </w:t>
      </w:r>
      <w:r w:rsidR="00A67C81">
        <w:rPr>
          <w:sz w:val="24"/>
          <w:szCs w:val="24"/>
        </w:rPr>
        <w:t>paramos lėšų sąskaitoje 1.148,91</w:t>
      </w:r>
      <w:r w:rsidR="00E9227B" w:rsidRPr="00E9227B">
        <w:rPr>
          <w:sz w:val="24"/>
          <w:szCs w:val="24"/>
        </w:rPr>
        <w:t xml:space="preserve"> €, iš jų:</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w:t>
      </w:r>
      <w:r w:rsidR="00A67C81">
        <w:rPr>
          <w:sz w:val="24"/>
          <w:szCs w:val="24"/>
        </w:rPr>
        <w:t xml:space="preserve">           </w:t>
      </w:r>
      <w:r w:rsidR="00A67C81">
        <w:rPr>
          <w:sz w:val="24"/>
          <w:szCs w:val="24"/>
        </w:rPr>
        <w:tab/>
        <w:t>Tėvų parama – 8,00</w:t>
      </w:r>
      <w:r w:rsidRPr="00E9227B">
        <w:rPr>
          <w:sz w:val="24"/>
          <w:szCs w:val="24"/>
        </w:rPr>
        <w:t xml:space="preserve"> €;</w:t>
      </w:r>
    </w:p>
    <w:p w:rsidR="00E9227B" w:rsidRPr="00E9227B" w:rsidRDefault="00A67C81"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 GPM  - 1.140,91</w:t>
      </w:r>
      <w:r w:rsidR="00E9227B" w:rsidRPr="00E9227B">
        <w:rPr>
          <w:sz w:val="24"/>
          <w:szCs w:val="24"/>
        </w:rPr>
        <w:t xml:space="preserve">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Gautos pajamos už paslaugas </w:t>
      </w:r>
      <w:r w:rsidR="00A67C81">
        <w:rPr>
          <w:sz w:val="24"/>
          <w:szCs w:val="24"/>
        </w:rPr>
        <w:t>iš biudžetinių įstaigų – 799,69</w:t>
      </w:r>
      <w:r w:rsidRPr="00E9227B">
        <w:rPr>
          <w:sz w:val="24"/>
          <w:szCs w:val="24"/>
        </w:rPr>
        <w:t xml:space="preserve"> €..</w:t>
      </w:r>
    </w:p>
    <w:p w:rsidR="00E9227B" w:rsidRPr="00E9227B" w:rsidRDefault="00A67C81"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ES lėšų likutis pagal vykdomus projektus – 20.082,89</w:t>
      </w:r>
      <w:r w:rsidR="00E9227B" w:rsidRPr="00E9227B">
        <w:rPr>
          <w:sz w:val="24"/>
          <w:szCs w:val="24"/>
        </w:rPr>
        <w:t xml:space="preserve">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Kasoje piniginių lėšų likučių neturime.</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rFonts w:ascii="Courier New" w:hAnsi="Courier New" w:cs="Courier New"/>
          <w:sz w:val="20"/>
        </w:rPr>
        <w:t xml:space="preserve">       </w:t>
      </w:r>
      <w:r w:rsidRPr="00E9227B">
        <w:rPr>
          <w:sz w:val="24"/>
          <w:szCs w:val="24"/>
        </w:rPr>
        <w:t xml:space="preserve"> Ataskaitinio laikotarpio pabaigoje kre</w:t>
      </w:r>
      <w:r w:rsidR="00A67C81">
        <w:rPr>
          <w:sz w:val="24"/>
          <w:szCs w:val="24"/>
        </w:rPr>
        <w:t xml:space="preserve">ditinis įsiskolinimas – </w:t>
      </w:r>
      <w:r w:rsidR="007D38E3">
        <w:rPr>
          <w:sz w:val="24"/>
          <w:szCs w:val="24"/>
        </w:rPr>
        <w:t>3.692,33</w:t>
      </w:r>
      <w:r w:rsidRPr="00E9227B">
        <w:rPr>
          <w:sz w:val="24"/>
          <w:szCs w:val="24"/>
        </w:rPr>
        <w:t xml:space="preserve"> €.</w:t>
      </w:r>
      <w:r w:rsidRPr="00E9227B">
        <w:rPr>
          <w:color w:val="FF0000"/>
          <w:sz w:val="24"/>
          <w:szCs w:val="24"/>
        </w:rPr>
        <w:t xml:space="preserve"> </w:t>
      </w:r>
      <w:r w:rsidRPr="00E9227B">
        <w:rPr>
          <w:sz w:val="24"/>
          <w:szCs w:val="24"/>
        </w:rPr>
        <w:t>Kreditinis įsiskolinimas už paslaugas susidarė, kadangi sąskaitas  gauname kito mėn. pradžioje t.</w:t>
      </w:r>
      <w:r w:rsidR="007D38E3">
        <w:rPr>
          <w:sz w:val="24"/>
          <w:szCs w:val="24"/>
        </w:rPr>
        <w:t xml:space="preserve"> </w:t>
      </w:r>
      <w:r w:rsidRPr="00E9227B">
        <w:rPr>
          <w:sz w:val="24"/>
          <w:szCs w:val="24"/>
        </w:rPr>
        <w:t xml:space="preserve">y. iki 11 d.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color w:val="FF0000"/>
          <w:sz w:val="24"/>
          <w:szCs w:val="24"/>
        </w:rPr>
        <w:tab/>
      </w:r>
      <w:r w:rsidR="007D38E3">
        <w:rPr>
          <w:sz w:val="24"/>
          <w:szCs w:val="24"/>
        </w:rPr>
        <w:t>Debetinis įsiskolinimas 2018</w:t>
      </w:r>
      <w:r w:rsidR="00F279BB">
        <w:rPr>
          <w:sz w:val="24"/>
          <w:szCs w:val="24"/>
        </w:rPr>
        <w:t>-01-01- 459,69</w:t>
      </w:r>
      <w:r w:rsidRPr="00E9227B">
        <w:rPr>
          <w:sz w:val="24"/>
          <w:szCs w:val="24"/>
        </w:rPr>
        <w:t xml:space="preserve"> €. Ataskaitin</w:t>
      </w:r>
      <w:r w:rsidR="00F279BB">
        <w:rPr>
          <w:sz w:val="24"/>
          <w:szCs w:val="24"/>
        </w:rPr>
        <w:t>io laikotarpio pabaigoje 527,56</w:t>
      </w:r>
      <w:r w:rsidRPr="00E9227B">
        <w:rPr>
          <w:sz w:val="24"/>
          <w:szCs w:val="24"/>
        </w:rPr>
        <w:t xml:space="preserve"> €.</w:t>
      </w:r>
    </w:p>
    <w:p w:rsidR="00E9227B" w:rsidRPr="00E9227B" w:rsidRDefault="00E9227B" w:rsidP="00E9227B">
      <w:pPr>
        <w:spacing w:line="360" w:lineRule="auto"/>
        <w:rPr>
          <w:rFonts w:ascii="Courier New" w:hAnsi="Courier New" w:cs="Courier New"/>
          <w:sz w:val="20"/>
        </w:rPr>
      </w:pPr>
      <w:r w:rsidRPr="00E9227B">
        <w:t xml:space="preserve">               </w:t>
      </w:r>
      <w:r w:rsidRPr="00E9227B">
        <w:rPr>
          <w:rFonts w:ascii="Courier New" w:hAnsi="Courier New" w:cs="Courier New"/>
          <w:sz w:val="20"/>
        </w:rPr>
        <w:tab/>
      </w:r>
    </w:p>
    <w:p w:rsidR="00E9227B" w:rsidRPr="00E9227B" w:rsidRDefault="00E9227B" w:rsidP="00E9227B">
      <w:pPr>
        <w:tabs>
          <w:tab w:val="left" w:pos="3260"/>
        </w:tabs>
        <w:spacing w:line="360" w:lineRule="auto"/>
        <w:jc w:val="both"/>
        <w:rPr>
          <w:u w:val="single"/>
        </w:rPr>
      </w:pPr>
      <w:r w:rsidRPr="00E9227B">
        <w:t xml:space="preserve">              </w:t>
      </w:r>
      <w:r w:rsidR="00F279BB">
        <w:rPr>
          <w:u w:val="single"/>
        </w:rPr>
        <w:t>2018</w:t>
      </w:r>
      <w:r w:rsidRPr="00E9227B">
        <w:rPr>
          <w:u w:val="single"/>
        </w:rPr>
        <w:t xml:space="preserve"> m. ataskaitinio laikotarpio pabaigoje neįtrauktos sumos į mokėtinų ir gautinų sumų ataskaitų Forma Nr.4:</w:t>
      </w:r>
    </w:p>
    <w:p w:rsidR="00E9227B" w:rsidRDefault="00E9227B" w:rsidP="00E9227B">
      <w:pPr>
        <w:tabs>
          <w:tab w:val="left" w:pos="3260"/>
        </w:tabs>
        <w:spacing w:line="360" w:lineRule="auto"/>
        <w:jc w:val="both"/>
      </w:pPr>
      <w:r w:rsidRPr="00E9227B">
        <w:t xml:space="preserve">               Ateinanč</w:t>
      </w:r>
      <w:r w:rsidR="00F279BB">
        <w:t>ių laikotarpių sąnaudos – 331,92</w:t>
      </w:r>
      <w:r w:rsidRPr="00E9227B">
        <w:t xml:space="preserve"> €, kurias sudaro laikraščių prenumerata, transporto ir civilinės atsakomybės privalomas draudimas.</w:t>
      </w:r>
    </w:p>
    <w:p w:rsidR="00D7534F" w:rsidRPr="00E9227B" w:rsidRDefault="00D7534F" w:rsidP="00E9227B">
      <w:pPr>
        <w:tabs>
          <w:tab w:val="left" w:pos="3260"/>
        </w:tabs>
        <w:spacing w:line="360" w:lineRule="auto"/>
        <w:jc w:val="both"/>
      </w:pPr>
      <w:r>
        <w:t xml:space="preserve">                Debetinis įsiskolinimas – 289,45 €  mokinių važiavimo išlaidų kompensavimas</w:t>
      </w:r>
      <w:r>
        <w:tab/>
      </w:r>
    </w:p>
    <w:p w:rsidR="00E9227B" w:rsidRPr="00E9227B" w:rsidRDefault="00E9227B" w:rsidP="00E9227B">
      <w:pPr>
        <w:tabs>
          <w:tab w:val="left" w:pos="3260"/>
        </w:tabs>
        <w:spacing w:line="360" w:lineRule="auto"/>
        <w:jc w:val="both"/>
      </w:pPr>
      <w:r w:rsidRPr="00E9227B">
        <w:t xml:space="preserve">                              </w:t>
      </w:r>
    </w:p>
    <w:p w:rsidR="00E9227B" w:rsidRPr="00E9227B" w:rsidRDefault="00E9227B" w:rsidP="00E9227B">
      <w:pPr>
        <w:tabs>
          <w:tab w:val="left" w:pos="3260"/>
        </w:tabs>
        <w:spacing w:line="360" w:lineRule="auto"/>
        <w:jc w:val="both"/>
      </w:pPr>
      <w:r w:rsidRPr="00E9227B">
        <w:t xml:space="preserve">               Pridedama. Debitorių - kreditorių sąrašas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E9227B">
        <w:rPr>
          <w:sz w:val="24"/>
          <w:szCs w:val="24"/>
        </w:rPr>
        <w:t xml:space="preserve"> </w:t>
      </w:r>
    </w:p>
    <w:p w:rsidR="00FF788F" w:rsidRPr="005803DF" w:rsidRDefault="005803DF" w:rsidP="005803DF">
      <w:pPr>
        <w:tabs>
          <w:tab w:val="left" w:pos="2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Pr>
          <w:b/>
          <w:sz w:val="24"/>
          <w:szCs w:val="24"/>
        </w:rPr>
        <w:tab/>
      </w:r>
      <w:r w:rsidRPr="005803DF">
        <w:rPr>
          <w:sz w:val="24"/>
          <w:szCs w:val="24"/>
        </w:rPr>
        <w:t xml:space="preserve">  </w:t>
      </w:r>
      <w:r>
        <w:rPr>
          <w:sz w:val="24"/>
          <w:szCs w:val="24"/>
        </w:rPr>
        <w:t xml:space="preserve">  </w:t>
      </w:r>
      <w:r w:rsidRPr="005803DF">
        <w:rPr>
          <w:sz w:val="24"/>
          <w:szCs w:val="24"/>
        </w:rPr>
        <w:t xml:space="preserve"> Direktorė                                                                                  Lijana Giedraitienė</w:t>
      </w:r>
    </w:p>
    <w:p w:rsidR="005803DF" w:rsidRDefault="005803DF" w:rsidP="005803DF">
      <w:pPr>
        <w:tabs>
          <w:tab w:val="left" w:pos="2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r>
        <w:rPr>
          <w:b/>
          <w:sz w:val="24"/>
          <w:szCs w:val="24"/>
        </w:rPr>
        <w:t xml:space="preserve">        </w:t>
      </w:r>
    </w:p>
    <w:p w:rsidR="00FF788F" w:rsidRPr="005803DF" w:rsidRDefault="005803DF" w:rsidP="00580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5803DF">
        <w:rPr>
          <w:sz w:val="24"/>
          <w:szCs w:val="24"/>
        </w:rPr>
        <w:t xml:space="preserve">         Vyr. buhalterė                                                                     </w:t>
      </w:r>
      <w:r>
        <w:rPr>
          <w:sz w:val="24"/>
          <w:szCs w:val="24"/>
        </w:rPr>
        <w:t xml:space="preserve">     </w:t>
      </w:r>
      <w:r w:rsidRPr="005803DF">
        <w:rPr>
          <w:sz w:val="24"/>
          <w:szCs w:val="24"/>
        </w:rPr>
        <w:t xml:space="preserve"> Danutė Nacionienė</w:t>
      </w: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1C0B36" w:rsidRPr="001C0B36" w:rsidRDefault="001C0B36" w:rsidP="003B09AD">
      <w:pPr>
        <w:pStyle w:val="HTMLiankstoformatuotas"/>
        <w:spacing w:line="360" w:lineRule="auto"/>
        <w:jc w:val="both"/>
      </w:pPr>
      <w:r w:rsidRPr="001C0B36">
        <w:t xml:space="preserve">      </w:t>
      </w:r>
      <w:r w:rsidRPr="001C0B36">
        <w:tab/>
      </w:r>
      <w:r w:rsidRPr="001C0B36">
        <w:tab/>
      </w:r>
    </w:p>
    <w:p w:rsidR="00924567" w:rsidRDefault="001C0B36" w:rsidP="00580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1C0B36">
        <w:rPr>
          <w:sz w:val="24"/>
          <w:szCs w:val="24"/>
        </w:rPr>
        <w:t xml:space="preserve">    </w:t>
      </w:r>
      <w:r w:rsidR="003B09AD">
        <w:rPr>
          <w:sz w:val="24"/>
          <w:szCs w:val="24"/>
        </w:rPr>
        <w:t xml:space="preserve">       </w:t>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038" w:rsidRDefault="00085038">
      <w:r>
        <w:separator/>
      </w:r>
    </w:p>
  </w:endnote>
  <w:endnote w:type="continuationSeparator" w:id="0">
    <w:p w:rsidR="00085038" w:rsidRDefault="0008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EE" w:rsidRDefault="00CA08EE">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EE" w:rsidRDefault="00CA08EE">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EE" w:rsidRDefault="00CA08EE">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038" w:rsidRDefault="00085038">
      <w:r>
        <w:separator/>
      </w:r>
    </w:p>
  </w:footnote>
  <w:footnote w:type="continuationSeparator" w:id="0">
    <w:p w:rsidR="00085038" w:rsidRDefault="000850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0200">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F61291">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w:t>
    </w:r>
    <w:r w:rsidR="00CA08EE">
      <w:rPr>
        <w:sz w:val="16"/>
        <w:szCs w:val="16"/>
      </w:rPr>
      <w:t xml:space="preserve"> </w:t>
    </w:r>
    <w:r w:rsidR="006304EC" w:rsidRPr="001923D7">
      <w:rPr>
        <w:sz w:val="16"/>
        <w:szCs w:val="16"/>
      </w:rPr>
      <w:t>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07"/>
    <w:rsid w:val="00006CEB"/>
    <w:rsid w:val="000113CF"/>
    <w:rsid w:val="00011A68"/>
    <w:rsid w:val="0001228C"/>
    <w:rsid w:val="00013FD2"/>
    <w:rsid w:val="00015654"/>
    <w:rsid w:val="00027DB4"/>
    <w:rsid w:val="00031E44"/>
    <w:rsid w:val="00033C5D"/>
    <w:rsid w:val="000364F7"/>
    <w:rsid w:val="00044843"/>
    <w:rsid w:val="0004539E"/>
    <w:rsid w:val="0006206F"/>
    <w:rsid w:val="000648E3"/>
    <w:rsid w:val="000715F7"/>
    <w:rsid w:val="00071CB7"/>
    <w:rsid w:val="00073A49"/>
    <w:rsid w:val="0007497D"/>
    <w:rsid w:val="00076382"/>
    <w:rsid w:val="000778E7"/>
    <w:rsid w:val="00077D59"/>
    <w:rsid w:val="00085038"/>
    <w:rsid w:val="00085932"/>
    <w:rsid w:val="0009069A"/>
    <w:rsid w:val="00091C4C"/>
    <w:rsid w:val="000929E7"/>
    <w:rsid w:val="00094630"/>
    <w:rsid w:val="00097EB3"/>
    <w:rsid w:val="000A628B"/>
    <w:rsid w:val="000B0518"/>
    <w:rsid w:val="000B0B4B"/>
    <w:rsid w:val="000B1C9E"/>
    <w:rsid w:val="000B314B"/>
    <w:rsid w:val="000B3D6E"/>
    <w:rsid w:val="000B5E02"/>
    <w:rsid w:val="000B7085"/>
    <w:rsid w:val="000B7829"/>
    <w:rsid w:val="000C1E36"/>
    <w:rsid w:val="000C24CF"/>
    <w:rsid w:val="000C6906"/>
    <w:rsid w:val="000C70C9"/>
    <w:rsid w:val="000D15D8"/>
    <w:rsid w:val="000D2C73"/>
    <w:rsid w:val="000D4AC6"/>
    <w:rsid w:val="000D7B97"/>
    <w:rsid w:val="000E17D1"/>
    <w:rsid w:val="000E27F2"/>
    <w:rsid w:val="000F137A"/>
    <w:rsid w:val="000F73A1"/>
    <w:rsid w:val="00100827"/>
    <w:rsid w:val="0010153C"/>
    <w:rsid w:val="00101F44"/>
    <w:rsid w:val="00103557"/>
    <w:rsid w:val="00105E1B"/>
    <w:rsid w:val="0011484D"/>
    <w:rsid w:val="00115260"/>
    <w:rsid w:val="00120F38"/>
    <w:rsid w:val="00121B8C"/>
    <w:rsid w:val="00122B6C"/>
    <w:rsid w:val="0012454E"/>
    <w:rsid w:val="00124E48"/>
    <w:rsid w:val="00124EE0"/>
    <w:rsid w:val="00130CC2"/>
    <w:rsid w:val="00132D65"/>
    <w:rsid w:val="0013307E"/>
    <w:rsid w:val="00135DBF"/>
    <w:rsid w:val="0013657A"/>
    <w:rsid w:val="0014433D"/>
    <w:rsid w:val="001464CE"/>
    <w:rsid w:val="00152C97"/>
    <w:rsid w:val="00164A77"/>
    <w:rsid w:val="0016699D"/>
    <w:rsid w:val="00166A7A"/>
    <w:rsid w:val="00167B7F"/>
    <w:rsid w:val="00172DE9"/>
    <w:rsid w:val="001766C1"/>
    <w:rsid w:val="00177AE7"/>
    <w:rsid w:val="00180444"/>
    <w:rsid w:val="00180C91"/>
    <w:rsid w:val="00181B62"/>
    <w:rsid w:val="0018227D"/>
    <w:rsid w:val="001830BD"/>
    <w:rsid w:val="00185018"/>
    <w:rsid w:val="0019162E"/>
    <w:rsid w:val="00192050"/>
    <w:rsid w:val="001923D7"/>
    <w:rsid w:val="0019617F"/>
    <w:rsid w:val="001968E6"/>
    <w:rsid w:val="00196F11"/>
    <w:rsid w:val="00197ACB"/>
    <w:rsid w:val="001A214E"/>
    <w:rsid w:val="001A222F"/>
    <w:rsid w:val="001A3841"/>
    <w:rsid w:val="001A3EE0"/>
    <w:rsid w:val="001A54F7"/>
    <w:rsid w:val="001A69A8"/>
    <w:rsid w:val="001B1CA6"/>
    <w:rsid w:val="001B2F0B"/>
    <w:rsid w:val="001B39BC"/>
    <w:rsid w:val="001B5705"/>
    <w:rsid w:val="001C08F9"/>
    <w:rsid w:val="001C0B36"/>
    <w:rsid w:val="001C1A56"/>
    <w:rsid w:val="001C2322"/>
    <w:rsid w:val="001C450A"/>
    <w:rsid w:val="001C46AF"/>
    <w:rsid w:val="001D41B7"/>
    <w:rsid w:val="001E0803"/>
    <w:rsid w:val="001E10BC"/>
    <w:rsid w:val="001E1EF0"/>
    <w:rsid w:val="001E1FE9"/>
    <w:rsid w:val="001E27EA"/>
    <w:rsid w:val="001E30DF"/>
    <w:rsid w:val="001E5A62"/>
    <w:rsid w:val="001E632B"/>
    <w:rsid w:val="001F08F9"/>
    <w:rsid w:val="001F0BDC"/>
    <w:rsid w:val="001F0F5D"/>
    <w:rsid w:val="001F2AF4"/>
    <w:rsid w:val="001F4C3B"/>
    <w:rsid w:val="002064BE"/>
    <w:rsid w:val="0021008D"/>
    <w:rsid w:val="00213E2F"/>
    <w:rsid w:val="0022013C"/>
    <w:rsid w:val="002209BC"/>
    <w:rsid w:val="00225D3F"/>
    <w:rsid w:val="0023049E"/>
    <w:rsid w:val="00230986"/>
    <w:rsid w:val="00230EE9"/>
    <w:rsid w:val="002317CC"/>
    <w:rsid w:val="002327DD"/>
    <w:rsid w:val="00233859"/>
    <w:rsid w:val="00235084"/>
    <w:rsid w:val="002371A3"/>
    <w:rsid w:val="00237E57"/>
    <w:rsid w:val="00240ADB"/>
    <w:rsid w:val="0024336A"/>
    <w:rsid w:val="002449EC"/>
    <w:rsid w:val="00250169"/>
    <w:rsid w:val="00251745"/>
    <w:rsid w:val="00255402"/>
    <w:rsid w:val="0025764F"/>
    <w:rsid w:val="00260E0B"/>
    <w:rsid w:val="00270F70"/>
    <w:rsid w:val="002714F5"/>
    <w:rsid w:val="00273D17"/>
    <w:rsid w:val="00277A55"/>
    <w:rsid w:val="002812B6"/>
    <w:rsid w:val="002818EC"/>
    <w:rsid w:val="00283411"/>
    <w:rsid w:val="00292C5A"/>
    <w:rsid w:val="0029786F"/>
    <w:rsid w:val="00297BD3"/>
    <w:rsid w:val="002A3ABC"/>
    <w:rsid w:val="002A4E80"/>
    <w:rsid w:val="002B0E2C"/>
    <w:rsid w:val="002B1599"/>
    <w:rsid w:val="002B15E8"/>
    <w:rsid w:val="002B5262"/>
    <w:rsid w:val="002C0ACE"/>
    <w:rsid w:val="002C15A9"/>
    <w:rsid w:val="002C1D9E"/>
    <w:rsid w:val="002C301C"/>
    <w:rsid w:val="002C380A"/>
    <w:rsid w:val="002C3E61"/>
    <w:rsid w:val="002C4D85"/>
    <w:rsid w:val="002C5374"/>
    <w:rsid w:val="002C6D26"/>
    <w:rsid w:val="002C7C1E"/>
    <w:rsid w:val="002D0081"/>
    <w:rsid w:val="002D17B4"/>
    <w:rsid w:val="002D2576"/>
    <w:rsid w:val="002D440C"/>
    <w:rsid w:val="002D76F7"/>
    <w:rsid w:val="002D7BC8"/>
    <w:rsid w:val="002E4FAF"/>
    <w:rsid w:val="002F3AE7"/>
    <w:rsid w:val="002F4255"/>
    <w:rsid w:val="002F4A1A"/>
    <w:rsid w:val="002F577F"/>
    <w:rsid w:val="00301F99"/>
    <w:rsid w:val="00303F45"/>
    <w:rsid w:val="00306B0A"/>
    <w:rsid w:val="0030716E"/>
    <w:rsid w:val="0030749A"/>
    <w:rsid w:val="00311A53"/>
    <w:rsid w:val="003132EC"/>
    <w:rsid w:val="00313EDF"/>
    <w:rsid w:val="00317164"/>
    <w:rsid w:val="003210D6"/>
    <w:rsid w:val="00321692"/>
    <w:rsid w:val="003219D0"/>
    <w:rsid w:val="00322B16"/>
    <w:rsid w:val="0032440D"/>
    <w:rsid w:val="00325473"/>
    <w:rsid w:val="00327068"/>
    <w:rsid w:val="003271E0"/>
    <w:rsid w:val="00330B79"/>
    <w:rsid w:val="00331C41"/>
    <w:rsid w:val="00336C6C"/>
    <w:rsid w:val="00342FF8"/>
    <w:rsid w:val="00346799"/>
    <w:rsid w:val="003507E8"/>
    <w:rsid w:val="003526D5"/>
    <w:rsid w:val="003527F0"/>
    <w:rsid w:val="00352EB6"/>
    <w:rsid w:val="00353301"/>
    <w:rsid w:val="00354BC2"/>
    <w:rsid w:val="0035781D"/>
    <w:rsid w:val="00357AD1"/>
    <w:rsid w:val="00360120"/>
    <w:rsid w:val="0036303D"/>
    <w:rsid w:val="00383A02"/>
    <w:rsid w:val="00383D65"/>
    <w:rsid w:val="003850B1"/>
    <w:rsid w:val="00386E20"/>
    <w:rsid w:val="003871F4"/>
    <w:rsid w:val="003872C5"/>
    <w:rsid w:val="003927C6"/>
    <w:rsid w:val="003964EF"/>
    <w:rsid w:val="003A18F3"/>
    <w:rsid w:val="003A4AF4"/>
    <w:rsid w:val="003A5A4D"/>
    <w:rsid w:val="003A6F05"/>
    <w:rsid w:val="003B09AD"/>
    <w:rsid w:val="003B0C43"/>
    <w:rsid w:val="003B35FE"/>
    <w:rsid w:val="003B4B87"/>
    <w:rsid w:val="003C0C07"/>
    <w:rsid w:val="003C1C6D"/>
    <w:rsid w:val="003C1CFC"/>
    <w:rsid w:val="003C529A"/>
    <w:rsid w:val="003C5BBA"/>
    <w:rsid w:val="003C66C5"/>
    <w:rsid w:val="003D4748"/>
    <w:rsid w:val="003D77D3"/>
    <w:rsid w:val="003D7FD8"/>
    <w:rsid w:val="003E0546"/>
    <w:rsid w:val="003E1E4A"/>
    <w:rsid w:val="003E23CB"/>
    <w:rsid w:val="003F011D"/>
    <w:rsid w:val="003F0287"/>
    <w:rsid w:val="003F4111"/>
    <w:rsid w:val="003F4275"/>
    <w:rsid w:val="003F4BA3"/>
    <w:rsid w:val="0040033C"/>
    <w:rsid w:val="0040436D"/>
    <w:rsid w:val="0040452D"/>
    <w:rsid w:val="00405C51"/>
    <w:rsid w:val="00415C6F"/>
    <w:rsid w:val="004178DD"/>
    <w:rsid w:val="00420F24"/>
    <w:rsid w:val="00421131"/>
    <w:rsid w:val="00422137"/>
    <w:rsid w:val="00423232"/>
    <w:rsid w:val="004270FB"/>
    <w:rsid w:val="00434721"/>
    <w:rsid w:val="00435662"/>
    <w:rsid w:val="00441918"/>
    <w:rsid w:val="00450942"/>
    <w:rsid w:val="00455C2F"/>
    <w:rsid w:val="004565A3"/>
    <w:rsid w:val="00456FEB"/>
    <w:rsid w:val="00457AC9"/>
    <w:rsid w:val="004606DC"/>
    <w:rsid w:val="0046385B"/>
    <w:rsid w:val="00464569"/>
    <w:rsid w:val="004648FB"/>
    <w:rsid w:val="00474FBF"/>
    <w:rsid w:val="0048058B"/>
    <w:rsid w:val="004806EE"/>
    <w:rsid w:val="00481003"/>
    <w:rsid w:val="00482969"/>
    <w:rsid w:val="00483C77"/>
    <w:rsid w:val="004967DE"/>
    <w:rsid w:val="004A1104"/>
    <w:rsid w:val="004A443C"/>
    <w:rsid w:val="004A4771"/>
    <w:rsid w:val="004A5CD0"/>
    <w:rsid w:val="004A62D2"/>
    <w:rsid w:val="004A6757"/>
    <w:rsid w:val="004A6E2F"/>
    <w:rsid w:val="004A775D"/>
    <w:rsid w:val="004A77AF"/>
    <w:rsid w:val="004A7D3A"/>
    <w:rsid w:val="004B1181"/>
    <w:rsid w:val="004B1D4F"/>
    <w:rsid w:val="004B3987"/>
    <w:rsid w:val="004B4850"/>
    <w:rsid w:val="004B78FF"/>
    <w:rsid w:val="004B793A"/>
    <w:rsid w:val="004B7AFE"/>
    <w:rsid w:val="004C10A9"/>
    <w:rsid w:val="004C12C8"/>
    <w:rsid w:val="004C2539"/>
    <w:rsid w:val="004C374B"/>
    <w:rsid w:val="004C4DA8"/>
    <w:rsid w:val="004C5518"/>
    <w:rsid w:val="004C6A2B"/>
    <w:rsid w:val="004D02D7"/>
    <w:rsid w:val="004D09C7"/>
    <w:rsid w:val="004D2D37"/>
    <w:rsid w:val="004D79FC"/>
    <w:rsid w:val="004E7F89"/>
    <w:rsid w:val="004F3ADB"/>
    <w:rsid w:val="004F505D"/>
    <w:rsid w:val="00501AE9"/>
    <w:rsid w:val="005048B3"/>
    <w:rsid w:val="00506E43"/>
    <w:rsid w:val="00513BCE"/>
    <w:rsid w:val="00514E7D"/>
    <w:rsid w:val="00516758"/>
    <w:rsid w:val="00520F06"/>
    <w:rsid w:val="00524CDB"/>
    <w:rsid w:val="00526808"/>
    <w:rsid w:val="00526E56"/>
    <w:rsid w:val="0052758B"/>
    <w:rsid w:val="0053078B"/>
    <w:rsid w:val="00530FBD"/>
    <w:rsid w:val="00531695"/>
    <w:rsid w:val="00533399"/>
    <w:rsid w:val="00533C24"/>
    <w:rsid w:val="00534BFE"/>
    <w:rsid w:val="005376DE"/>
    <w:rsid w:val="00537A8B"/>
    <w:rsid w:val="00541C4E"/>
    <w:rsid w:val="005432D4"/>
    <w:rsid w:val="00545C5B"/>
    <w:rsid w:val="00546C77"/>
    <w:rsid w:val="00546D73"/>
    <w:rsid w:val="00547CB7"/>
    <w:rsid w:val="00550022"/>
    <w:rsid w:val="005514C7"/>
    <w:rsid w:val="00555AC5"/>
    <w:rsid w:val="00556565"/>
    <w:rsid w:val="00560032"/>
    <w:rsid w:val="005637A9"/>
    <w:rsid w:val="00567FC3"/>
    <w:rsid w:val="00572BEA"/>
    <w:rsid w:val="0057637F"/>
    <w:rsid w:val="00576450"/>
    <w:rsid w:val="005803DF"/>
    <w:rsid w:val="005806A9"/>
    <w:rsid w:val="00580928"/>
    <w:rsid w:val="0058322F"/>
    <w:rsid w:val="00584E08"/>
    <w:rsid w:val="00585056"/>
    <w:rsid w:val="00587A33"/>
    <w:rsid w:val="00590448"/>
    <w:rsid w:val="00590F10"/>
    <w:rsid w:val="005944E3"/>
    <w:rsid w:val="00595714"/>
    <w:rsid w:val="005A0399"/>
    <w:rsid w:val="005A0B98"/>
    <w:rsid w:val="005A184D"/>
    <w:rsid w:val="005A3531"/>
    <w:rsid w:val="005A45E2"/>
    <w:rsid w:val="005B0996"/>
    <w:rsid w:val="005B1A12"/>
    <w:rsid w:val="005B4CA0"/>
    <w:rsid w:val="005C0269"/>
    <w:rsid w:val="005C08E5"/>
    <w:rsid w:val="005C17FA"/>
    <w:rsid w:val="005C4418"/>
    <w:rsid w:val="005C52EE"/>
    <w:rsid w:val="005C6B54"/>
    <w:rsid w:val="005D0866"/>
    <w:rsid w:val="005D32B3"/>
    <w:rsid w:val="005E246D"/>
    <w:rsid w:val="005E2ED0"/>
    <w:rsid w:val="005E5D30"/>
    <w:rsid w:val="005E6E9C"/>
    <w:rsid w:val="005E726F"/>
    <w:rsid w:val="005F71FB"/>
    <w:rsid w:val="005F7CAD"/>
    <w:rsid w:val="00602AB9"/>
    <w:rsid w:val="00602D35"/>
    <w:rsid w:val="0060578B"/>
    <w:rsid w:val="006163BD"/>
    <w:rsid w:val="00617B87"/>
    <w:rsid w:val="00620AA9"/>
    <w:rsid w:val="006218EC"/>
    <w:rsid w:val="00621CF8"/>
    <w:rsid w:val="006225EC"/>
    <w:rsid w:val="00623810"/>
    <w:rsid w:val="00625AF1"/>
    <w:rsid w:val="006304EC"/>
    <w:rsid w:val="00632A86"/>
    <w:rsid w:val="00637879"/>
    <w:rsid w:val="00637D6F"/>
    <w:rsid w:val="006402A3"/>
    <w:rsid w:val="00642F3E"/>
    <w:rsid w:val="0064404C"/>
    <w:rsid w:val="006444D0"/>
    <w:rsid w:val="00653465"/>
    <w:rsid w:val="00653861"/>
    <w:rsid w:val="00654AC1"/>
    <w:rsid w:val="00655A6E"/>
    <w:rsid w:val="0065768A"/>
    <w:rsid w:val="00657A8E"/>
    <w:rsid w:val="006619E8"/>
    <w:rsid w:val="00664B91"/>
    <w:rsid w:val="00667DD2"/>
    <w:rsid w:val="00671632"/>
    <w:rsid w:val="00673D74"/>
    <w:rsid w:val="00674254"/>
    <w:rsid w:val="00676C90"/>
    <w:rsid w:val="00677401"/>
    <w:rsid w:val="00680D10"/>
    <w:rsid w:val="006818CA"/>
    <w:rsid w:val="00681CC5"/>
    <w:rsid w:val="0068481F"/>
    <w:rsid w:val="006849F3"/>
    <w:rsid w:val="006860AA"/>
    <w:rsid w:val="00686DD5"/>
    <w:rsid w:val="00690AFF"/>
    <w:rsid w:val="00690DD7"/>
    <w:rsid w:val="00693E94"/>
    <w:rsid w:val="006A34F2"/>
    <w:rsid w:val="006A435B"/>
    <w:rsid w:val="006B0464"/>
    <w:rsid w:val="006B1E31"/>
    <w:rsid w:val="006B63D1"/>
    <w:rsid w:val="006B6535"/>
    <w:rsid w:val="006B7EED"/>
    <w:rsid w:val="006C043E"/>
    <w:rsid w:val="006C70BE"/>
    <w:rsid w:val="006D5D44"/>
    <w:rsid w:val="006E174E"/>
    <w:rsid w:val="006E1C97"/>
    <w:rsid w:val="006E2401"/>
    <w:rsid w:val="006E2682"/>
    <w:rsid w:val="006E72AE"/>
    <w:rsid w:val="006E7650"/>
    <w:rsid w:val="006F0D7F"/>
    <w:rsid w:val="006F10D1"/>
    <w:rsid w:val="006F5608"/>
    <w:rsid w:val="007005E3"/>
    <w:rsid w:val="007022D9"/>
    <w:rsid w:val="0070269C"/>
    <w:rsid w:val="0070554E"/>
    <w:rsid w:val="0070605E"/>
    <w:rsid w:val="00714296"/>
    <w:rsid w:val="00716247"/>
    <w:rsid w:val="00720EBA"/>
    <w:rsid w:val="00723D91"/>
    <w:rsid w:val="00724E9D"/>
    <w:rsid w:val="0072593B"/>
    <w:rsid w:val="0072679D"/>
    <w:rsid w:val="0073164E"/>
    <w:rsid w:val="00732C8D"/>
    <w:rsid w:val="00734035"/>
    <w:rsid w:val="00734BE0"/>
    <w:rsid w:val="00735375"/>
    <w:rsid w:val="00735E19"/>
    <w:rsid w:val="00735FEB"/>
    <w:rsid w:val="00736CB7"/>
    <w:rsid w:val="00737574"/>
    <w:rsid w:val="00742492"/>
    <w:rsid w:val="00744E3D"/>
    <w:rsid w:val="00744F8B"/>
    <w:rsid w:val="0074753D"/>
    <w:rsid w:val="007479A6"/>
    <w:rsid w:val="00751286"/>
    <w:rsid w:val="00753595"/>
    <w:rsid w:val="00753C6A"/>
    <w:rsid w:val="00756FBC"/>
    <w:rsid w:val="00760B30"/>
    <w:rsid w:val="007610FF"/>
    <w:rsid w:val="00764BBC"/>
    <w:rsid w:val="007667DB"/>
    <w:rsid w:val="00773E6A"/>
    <w:rsid w:val="00781B25"/>
    <w:rsid w:val="00784C94"/>
    <w:rsid w:val="00784DD3"/>
    <w:rsid w:val="00795A62"/>
    <w:rsid w:val="007A5C92"/>
    <w:rsid w:val="007A653B"/>
    <w:rsid w:val="007A7D69"/>
    <w:rsid w:val="007B0638"/>
    <w:rsid w:val="007B3883"/>
    <w:rsid w:val="007B4B9F"/>
    <w:rsid w:val="007B6A77"/>
    <w:rsid w:val="007B7664"/>
    <w:rsid w:val="007B7CF3"/>
    <w:rsid w:val="007C05F3"/>
    <w:rsid w:val="007C3ECD"/>
    <w:rsid w:val="007C52CB"/>
    <w:rsid w:val="007C65BC"/>
    <w:rsid w:val="007C7596"/>
    <w:rsid w:val="007D1016"/>
    <w:rsid w:val="007D2C50"/>
    <w:rsid w:val="007D38E3"/>
    <w:rsid w:val="007D4F27"/>
    <w:rsid w:val="007D5DA4"/>
    <w:rsid w:val="007D7B7F"/>
    <w:rsid w:val="007E3465"/>
    <w:rsid w:val="007E4B85"/>
    <w:rsid w:val="007E716E"/>
    <w:rsid w:val="007F0032"/>
    <w:rsid w:val="007F2CEA"/>
    <w:rsid w:val="007F5CA4"/>
    <w:rsid w:val="008046D3"/>
    <w:rsid w:val="00811DC8"/>
    <w:rsid w:val="00812691"/>
    <w:rsid w:val="00812B0F"/>
    <w:rsid w:val="00815D95"/>
    <w:rsid w:val="00816312"/>
    <w:rsid w:val="00816754"/>
    <w:rsid w:val="00820200"/>
    <w:rsid w:val="0082412B"/>
    <w:rsid w:val="0082607E"/>
    <w:rsid w:val="0083016D"/>
    <w:rsid w:val="0084172E"/>
    <w:rsid w:val="00843D60"/>
    <w:rsid w:val="008442BB"/>
    <w:rsid w:val="008447F3"/>
    <w:rsid w:val="00847EEA"/>
    <w:rsid w:val="00856BE0"/>
    <w:rsid w:val="00863BAC"/>
    <w:rsid w:val="0086482E"/>
    <w:rsid w:val="00864E4D"/>
    <w:rsid w:val="00864F4A"/>
    <w:rsid w:val="00866717"/>
    <w:rsid w:val="008702D1"/>
    <w:rsid w:val="00873786"/>
    <w:rsid w:val="00873FCE"/>
    <w:rsid w:val="00874980"/>
    <w:rsid w:val="0088276C"/>
    <w:rsid w:val="00885830"/>
    <w:rsid w:val="008907C8"/>
    <w:rsid w:val="00890A65"/>
    <w:rsid w:val="008913BA"/>
    <w:rsid w:val="00891F6F"/>
    <w:rsid w:val="00897D92"/>
    <w:rsid w:val="008A21DD"/>
    <w:rsid w:val="008A28CD"/>
    <w:rsid w:val="008A4C6F"/>
    <w:rsid w:val="008B4422"/>
    <w:rsid w:val="008B4593"/>
    <w:rsid w:val="008B7417"/>
    <w:rsid w:val="008B7FE4"/>
    <w:rsid w:val="008C7902"/>
    <w:rsid w:val="008D1BD7"/>
    <w:rsid w:val="008D3136"/>
    <w:rsid w:val="008D4D21"/>
    <w:rsid w:val="008D7D70"/>
    <w:rsid w:val="008E0632"/>
    <w:rsid w:val="008E07A9"/>
    <w:rsid w:val="008E7E0A"/>
    <w:rsid w:val="008F0388"/>
    <w:rsid w:val="008F16EB"/>
    <w:rsid w:val="008F21FD"/>
    <w:rsid w:val="00900FEB"/>
    <w:rsid w:val="0090456D"/>
    <w:rsid w:val="00907382"/>
    <w:rsid w:val="00911803"/>
    <w:rsid w:val="00911A9C"/>
    <w:rsid w:val="00913D9A"/>
    <w:rsid w:val="00914235"/>
    <w:rsid w:val="009167FD"/>
    <w:rsid w:val="00916980"/>
    <w:rsid w:val="00922544"/>
    <w:rsid w:val="00924567"/>
    <w:rsid w:val="00925C8E"/>
    <w:rsid w:val="009305F3"/>
    <w:rsid w:val="00931536"/>
    <w:rsid w:val="009324B9"/>
    <w:rsid w:val="00935BCB"/>
    <w:rsid w:val="00940DDA"/>
    <w:rsid w:val="00941C65"/>
    <w:rsid w:val="00941EB8"/>
    <w:rsid w:val="0094449B"/>
    <w:rsid w:val="009445E5"/>
    <w:rsid w:val="00945298"/>
    <w:rsid w:val="00945B68"/>
    <w:rsid w:val="00953DE1"/>
    <w:rsid w:val="00954AFD"/>
    <w:rsid w:val="00957463"/>
    <w:rsid w:val="00957591"/>
    <w:rsid w:val="009579F8"/>
    <w:rsid w:val="00960D42"/>
    <w:rsid w:val="009613C9"/>
    <w:rsid w:val="0096175B"/>
    <w:rsid w:val="00961B2D"/>
    <w:rsid w:val="00966B8E"/>
    <w:rsid w:val="00970729"/>
    <w:rsid w:val="00974F46"/>
    <w:rsid w:val="00975ECB"/>
    <w:rsid w:val="0098051A"/>
    <w:rsid w:val="00980AB7"/>
    <w:rsid w:val="00981C35"/>
    <w:rsid w:val="0098381D"/>
    <w:rsid w:val="0098435D"/>
    <w:rsid w:val="00986357"/>
    <w:rsid w:val="009863DE"/>
    <w:rsid w:val="0099082F"/>
    <w:rsid w:val="00990EC1"/>
    <w:rsid w:val="0099263E"/>
    <w:rsid w:val="0099304C"/>
    <w:rsid w:val="00995DB9"/>
    <w:rsid w:val="009A1A7D"/>
    <w:rsid w:val="009A71A1"/>
    <w:rsid w:val="009A7BF1"/>
    <w:rsid w:val="009B12BA"/>
    <w:rsid w:val="009B28C2"/>
    <w:rsid w:val="009B4689"/>
    <w:rsid w:val="009B6B64"/>
    <w:rsid w:val="009B795D"/>
    <w:rsid w:val="009B7C2C"/>
    <w:rsid w:val="009C0C49"/>
    <w:rsid w:val="009C0E7A"/>
    <w:rsid w:val="009C6FBF"/>
    <w:rsid w:val="009C7F94"/>
    <w:rsid w:val="009D421A"/>
    <w:rsid w:val="009D55EF"/>
    <w:rsid w:val="009D70FA"/>
    <w:rsid w:val="009E29C9"/>
    <w:rsid w:val="009E4A96"/>
    <w:rsid w:val="009E7B0A"/>
    <w:rsid w:val="009F0BAB"/>
    <w:rsid w:val="009F0DD2"/>
    <w:rsid w:val="009F2A80"/>
    <w:rsid w:val="009F3834"/>
    <w:rsid w:val="009F56FD"/>
    <w:rsid w:val="009F6F6E"/>
    <w:rsid w:val="00A00367"/>
    <w:rsid w:val="00A03451"/>
    <w:rsid w:val="00A03C4D"/>
    <w:rsid w:val="00A0573E"/>
    <w:rsid w:val="00A22EDE"/>
    <w:rsid w:val="00A2485C"/>
    <w:rsid w:val="00A25DE7"/>
    <w:rsid w:val="00A30A25"/>
    <w:rsid w:val="00A32792"/>
    <w:rsid w:val="00A33E86"/>
    <w:rsid w:val="00A37063"/>
    <w:rsid w:val="00A3718E"/>
    <w:rsid w:val="00A40A0E"/>
    <w:rsid w:val="00A43C17"/>
    <w:rsid w:val="00A442FE"/>
    <w:rsid w:val="00A44689"/>
    <w:rsid w:val="00A517A5"/>
    <w:rsid w:val="00A523E6"/>
    <w:rsid w:val="00A5639A"/>
    <w:rsid w:val="00A5754B"/>
    <w:rsid w:val="00A576EE"/>
    <w:rsid w:val="00A67C81"/>
    <w:rsid w:val="00A67E02"/>
    <w:rsid w:val="00A71B08"/>
    <w:rsid w:val="00A778A4"/>
    <w:rsid w:val="00A813AF"/>
    <w:rsid w:val="00A827BD"/>
    <w:rsid w:val="00A8479F"/>
    <w:rsid w:val="00A85DB9"/>
    <w:rsid w:val="00A86079"/>
    <w:rsid w:val="00A9185D"/>
    <w:rsid w:val="00A937CE"/>
    <w:rsid w:val="00A93D49"/>
    <w:rsid w:val="00A94EDA"/>
    <w:rsid w:val="00AA146C"/>
    <w:rsid w:val="00AA3C19"/>
    <w:rsid w:val="00AA60C2"/>
    <w:rsid w:val="00AB0238"/>
    <w:rsid w:val="00AB657A"/>
    <w:rsid w:val="00AB6778"/>
    <w:rsid w:val="00AC00BE"/>
    <w:rsid w:val="00AC1510"/>
    <w:rsid w:val="00AC25E3"/>
    <w:rsid w:val="00AC2FF3"/>
    <w:rsid w:val="00AC3CDB"/>
    <w:rsid w:val="00AC5057"/>
    <w:rsid w:val="00AC5843"/>
    <w:rsid w:val="00AC6EB4"/>
    <w:rsid w:val="00AD13B5"/>
    <w:rsid w:val="00AD3971"/>
    <w:rsid w:val="00AD78A9"/>
    <w:rsid w:val="00AD7B0B"/>
    <w:rsid w:val="00AE12BA"/>
    <w:rsid w:val="00AE676A"/>
    <w:rsid w:val="00AF481E"/>
    <w:rsid w:val="00AF5574"/>
    <w:rsid w:val="00AF7792"/>
    <w:rsid w:val="00AF7E85"/>
    <w:rsid w:val="00B00596"/>
    <w:rsid w:val="00B035EA"/>
    <w:rsid w:val="00B03BB8"/>
    <w:rsid w:val="00B0601A"/>
    <w:rsid w:val="00B07047"/>
    <w:rsid w:val="00B11320"/>
    <w:rsid w:val="00B113D9"/>
    <w:rsid w:val="00B15A7E"/>
    <w:rsid w:val="00B217E5"/>
    <w:rsid w:val="00B21F89"/>
    <w:rsid w:val="00B26503"/>
    <w:rsid w:val="00B26E4A"/>
    <w:rsid w:val="00B30969"/>
    <w:rsid w:val="00B327A4"/>
    <w:rsid w:val="00B3738A"/>
    <w:rsid w:val="00B402D1"/>
    <w:rsid w:val="00B47A09"/>
    <w:rsid w:val="00B52003"/>
    <w:rsid w:val="00B52E86"/>
    <w:rsid w:val="00B54879"/>
    <w:rsid w:val="00B56B63"/>
    <w:rsid w:val="00B57831"/>
    <w:rsid w:val="00B6188E"/>
    <w:rsid w:val="00B64C89"/>
    <w:rsid w:val="00B70A14"/>
    <w:rsid w:val="00B71467"/>
    <w:rsid w:val="00B714EC"/>
    <w:rsid w:val="00B73735"/>
    <w:rsid w:val="00B80039"/>
    <w:rsid w:val="00B8345B"/>
    <w:rsid w:val="00B87CF2"/>
    <w:rsid w:val="00B92956"/>
    <w:rsid w:val="00B93C61"/>
    <w:rsid w:val="00B97B53"/>
    <w:rsid w:val="00BA0D86"/>
    <w:rsid w:val="00BA2425"/>
    <w:rsid w:val="00BA55CD"/>
    <w:rsid w:val="00BA79B4"/>
    <w:rsid w:val="00BB258F"/>
    <w:rsid w:val="00BB29CD"/>
    <w:rsid w:val="00BB53DD"/>
    <w:rsid w:val="00BC1816"/>
    <w:rsid w:val="00BC383E"/>
    <w:rsid w:val="00BC7D73"/>
    <w:rsid w:val="00BD04B5"/>
    <w:rsid w:val="00BD2A72"/>
    <w:rsid w:val="00BD434B"/>
    <w:rsid w:val="00BD4A05"/>
    <w:rsid w:val="00BD5C82"/>
    <w:rsid w:val="00BD7DF5"/>
    <w:rsid w:val="00BE7FAE"/>
    <w:rsid w:val="00BF3755"/>
    <w:rsid w:val="00BF3CA4"/>
    <w:rsid w:val="00BF675F"/>
    <w:rsid w:val="00BF6E2D"/>
    <w:rsid w:val="00C00BA7"/>
    <w:rsid w:val="00C06715"/>
    <w:rsid w:val="00C138EA"/>
    <w:rsid w:val="00C17220"/>
    <w:rsid w:val="00C17BE4"/>
    <w:rsid w:val="00C20C25"/>
    <w:rsid w:val="00C241B6"/>
    <w:rsid w:val="00C244F9"/>
    <w:rsid w:val="00C32FB1"/>
    <w:rsid w:val="00C33483"/>
    <w:rsid w:val="00C33B97"/>
    <w:rsid w:val="00C33BC2"/>
    <w:rsid w:val="00C418E4"/>
    <w:rsid w:val="00C41D4D"/>
    <w:rsid w:val="00C43189"/>
    <w:rsid w:val="00C445BD"/>
    <w:rsid w:val="00C44AF6"/>
    <w:rsid w:val="00C44BFB"/>
    <w:rsid w:val="00C51089"/>
    <w:rsid w:val="00C51FBE"/>
    <w:rsid w:val="00C52B7E"/>
    <w:rsid w:val="00C53C70"/>
    <w:rsid w:val="00C540E4"/>
    <w:rsid w:val="00C60241"/>
    <w:rsid w:val="00C7366F"/>
    <w:rsid w:val="00C73DB4"/>
    <w:rsid w:val="00C75B41"/>
    <w:rsid w:val="00C8096A"/>
    <w:rsid w:val="00C815A7"/>
    <w:rsid w:val="00C845D9"/>
    <w:rsid w:val="00C8629D"/>
    <w:rsid w:val="00C8644C"/>
    <w:rsid w:val="00C873C2"/>
    <w:rsid w:val="00C9032B"/>
    <w:rsid w:val="00C92667"/>
    <w:rsid w:val="00C93A1F"/>
    <w:rsid w:val="00CA08EE"/>
    <w:rsid w:val="00CA1472"/>
    <w:rsid w:val="00CA7F3D"/>
    <w:rsid w:val="00CB0761"/>
    <w:rsid w:val="00CB36D8"/>
    <w:rsid w:val="00CB3D4E"/>
    <w:rsid w:val="00CB483B"/>
    <w:rsid w:val="00CB50FF"/>
    <w:rsid w:val="00CC0DFE"/>
    <w:rsid w:val="00CC2EB1"/>
    <w:rsid w:val="00CC35A4"/>
    <w:rsid w:val="00CD0527"/>
    <w:rsid w:val="00CD0DDE"/>
    <w:rsid w:val="00CD5414"/>
    <w:rsid w:val="00CD66EF"/>
    <w:rsid w:val="00CE17D4"/>
    <w:rsid w:val="00CE25E2"/>
    <w:rsid w:val="00CE4200"/>
    <w:rsid w:val="00CF1DC8"/>
    <w:rsid w:val="00CF2616"/>
    <w:rsid w:val="00CF704F"/>
    <w:rsid w:val="00D0051D"/>
    <w:rsid w:val="00D06B32"/>
    <w:rsid w:val="00D14FC5"/>
    <w:rsid w:val="00D17F32"/>
    <w:rsid w:val="00D24C34"/>
    <w:rsid w:val="00D25E0A"/>
    <w:rsid w:val="00D25ED0"/>
    <w:rsid w:val="00D273D4"/>
    <w:rsid w:val="00D27969"/>
    <w:rsid w:val="00D33A8F"/>
    <w:rsid w:val="00D35659"/>
    <w:rsid w:val="00D35C11"/>
    <w:rsid w:val="00D36033"/>
    <w:rsid w:val="00D3664B"/>
    <w:rsid w:val="00D40C78"/>
    <w:rsid w:val="00D44F1D"/>
    <w:rsid w:val="00D53014"/>
    <w:rsid w:val="00D64CEE"/>
    <w:rsid w:val="00D65A6B"/>
    <w:rsid w:val="00D71B50"/>
    <w:rsid w:val="00D72CC4"/>
    <w:rsid w:val="00D73997"/>
    <w:rsid w:val="00D7534F"/>
    <w:rsid w:val="00D82827"/>
    <w:rsid w:val="00D8710D"/>
    <w:rsid w:val="00D90F93"/>
    <w:rsid w:val="00D937BB"/>
    <w:rsid w:val="00DA01CF"/>
    <w:rsid w:val="00DA3526"/>
    <w:rsid w:val="00DA3B26"/>
    <w:rsid w:val="00DB1871"/>
    <w:rsid w:val="00DB4CF8"/>
    <w:rsid w:val="00DB6D0C"/>
    <w:rsid w:val="00DC1E03"/>
    <w:rsid w:val="00DC3B49"/>
    <w:rsid w:val="00DC5B54"/>
    <w:rsid w:val="00DC7611"/>
    <w:rsid w:val="00DC7704"/>
    <w:rsid w:val="00DC78DC"/>
    <w:rsid w:val="00DC7E6D"/>
    <w:rsid w:val="00DD01D7"/>
    <w:rsid w:val="00DD2AE6"/>
    <w:rsid w:val="00DD5EBA"/>
    <w:rsid w:val="00DD7CE6"/>
    <w:rsid w:val="00DE1D50"/>
    <w:rsid w:val="00DE5D42"/>
    <w:rsid w:val="00DF04B9"/>
    <w:rsid w:val="00DF123B"/>
    <w:rsid w:val="00DF16F9"/>
    <w:rsid w:val="00DF18FF"/>
    <w:rsid w:val="00DF27AE"/>
    <w:rsid w:val="00DF2CEF"/>
    <w:rsid w:val="00DF3716"/>
    <w:rsid w:val="00DF7383"/>
    <w:rsid w:val="00DF7D3F"/>
    <w:rsid w:val="00E00BD6"/>
    <w:rsid w:val="00E03125"/>
    <w:rsid w:val="00E05355"/>
    <w:rsid w:val="00E06435"/>
    <w:rsid w:val="00E101DA"/>
    <w:rsid w:val="00E107C6"/>
    <w:rsid w:val="00E15B4A"/>
    <w:rsid w:val="00E21CD0"/>
    <w:rsid w:val="00E22307"/>
    <w:rsid w:val="00E23819"/>
    <w:rsid w:val="00E3204F"/>
    <w:rsid w:val="00E328F5"/>
    <w:rsid w:val="00E33651"/>
    <w:rsid w:val="00E33B97"/>
    <w:rsid w:val="00E34166"/>
    <w:rsid w:val="00E34FD2"/>
    <w:rsid w:val="00E350D8"/>
    <w:rsid w:val="00E36173"/>
    <w:rsid w:val="00E42546"/>
    <w:rsid w:val="00E4484E"/>
    <w:rsid w:val="00E45DA5"/>
    <w:rsid w:val="00E462F0"/>
    <w:rsid w:val="00E46D5B"/>
    <w:rsid w:val="00E47E3E"/>
    <w:rsid w:val="00E504BC"/>
    <w:rsid w:val="00E50DD9"/>
    <w:rsid w:val="00E55732"/>
    <w:rsid w:val="00E56CA5"/>
    <w:rsid w:val="00E63BB2"/>
    <w:rsid w:val="00E658EC"/>
    <w:rsid w:val="00E66842"/>
    <w:rsid w:val="00E70EDD"/>
    <w:rsid w:val="00E73828"/>
    <w:rsid w:val="00E75410"/>
    <w:rsid w:val="00E7746A"/>
    <w:rsid w:val="00E81EED"/>
    <w:rsid w:val="00E822C6"/>
    <w:rsid w:val="00E86987"/>
    <w:rsid w:val="00E877E2"/>
    <w:rsid w:val="00E879D9"/>
    <w:rsid w:val="00E87AC6"/>
    <w:rsid w:val="00E91513"/>
    <w:rsid w:val="00E9227B"/>
    <w:rsid w:val="00EA018C"/>
    <w:rsid w:val="00EA0CC9"/>
    <w:rsid w:val="00EA0F8A"/>
    <w:rsid w:val="00EA1E22"/>
    <w:rsid w:val="00EA1FC1"/>
    <w:rsid w:val="00EA3AFE"/>
    <w:rsid w:val="00EA4AAA"/>
    <w:rsid w:val="00EA5230"/>
    <w:rsid w:val="00EB01E8"/>
    <w:rsid w:val="00EB1449"/>
    <w:rsid w:val="00EB6A7F"/>
    <w:rsid w:val="00EB7C92"/>
    <w:rsid w:val="00EB7E29"/>
    <w:rsid w:val="00EB7F1F"/>
    <w:rsid w:val="00EC7390"/>
    <w:rsid w:val="00EC7855"/>
    <w:rsid w:val="00ED029F"/>
    <w:rsid w:val="00ED643A"/>
    <w:rsid w:val="00ED67E7"/>
    <w:rsid w:val="00ED69DE"/>
    <w:rsid w:val="00ED7698"/>
    <w:rsid w:val="00ED7F9A"/>
    <w:rsid w:val="00EE02D6"/>
    <w:rsid w:val="00EE7EAB"/>
    <w:rsid w:val="00EF5791"/>
    <w:rsid w:val="00EF60F5"/>
    <w:rsid w:val="00EF672A"/>
    <w:rsid w:val="00EF752B"/>
    <w:rsid w:val="00F002DB"/>
    <w:rsid w:val="00F02290"/>
    <w:rsid w:val="00F0751C"/>
    <w:rsid w:val="00F07FB3"/>
    <w:rsid w:val="00F1006D"/>
    <w:rsid w:val="00F11B2C"/>
    <w:rsid w:val="00F13453"/>
    <w:rsid w:val="00F13EFD"/>
    <w:rsid w:val="00F17E37"/>
    <w:rsid w:val="00F21AF9"/>
    <w:rsid w:val="00F24D49"/>
    <w:rsid w:val="00F253D1"/>
    <w:rsid w:val="00F2644D"/>
    <w:rsid w:val="00F279BB"/>
    <w:rsid w:val="00F27A3E"/>
    <w:rsid w:val="00F33218"/>
    <w:rsid w:val="00F34A89"/>
    <w:rsid w:val="00F35301"/>
    <w:rsid w:val="00F35AA1"/>
    <w:rsid w:val="00F40E98"/>
    <w:rsid w:val="00F46A9C"/>
    <w:rsid w:val="00F46C39"/>
    <w:rsid w:val="00F47BEF"/>
    <w:rsid w:val="00F521DB"/>
    <w:rsid w:val="00F53373"/>
    <w:rsid w:val="00F5360C"/>
    <w:rsid w:val="00F537B5"/>
    <w:rsid w:val="00F53F0D"/>
    <w:rsid w:val="00F56F41"/>
    <w:rsid w:val="00F57C8B"/>
    <w:rsid w:val="00F60E29"/>
    <w:rsid w:val="00F61291"/>
    <w:rsid w:val="00F644E9"/>
    <w:rsid w:val="00F6478F"/>
    <w:rsid w:val="00F651BE"/>
    <w:rsid w:val="00F72F2D"/>
    <w:rsid w:val="00F738FF"/>
    <w:rsid w:val="00F73CA1"/>
    <w:rsid w:val="00F769BB"/>
    <w:rsid w:val="00F827BF"/>
    <w:rsid w:val="00F8280A"/>
    <w:rsid w:val="00F86196"/>
    <w:rsid w:val="00F950B5"/>
    <w:rsid w:val="00F95F29"/>
    <w:rsid w:val="00FA1B2C"/>
    <w:rsid w:val="00FA2F02"/>
    <w:rsid w:val="00FA30D7"/>
    <w:rsid w:val="00FA4061"/>
    <w:rsid w:val="00FA5D8E"/>
    <w:rsid w:val="00FB07E8"/>
    <w:rsid w:val="00FB0919"/>
    <w:rsid w:val="00FB29E3"/>
    <w:rsid w:val="00FB3E3F"/>
    <w:rsid w:val="00FB6892"/>
    <w:rsid w:val="00FB7248"/>
    <w:rsid w:val="00FB77B1"/>
    <w:rsid w:val="00FB7B98"/>
    <w:rsid w:val="00FC3759"/>
    <w:rsid w:val="00FC43FC"/>
    <w:rsid w:val="00FC5EDE"/>
    <w:rsid w:val="00FC6524"/>
    <w:rsid w:val="00FC677B"/>
    <w:rsid w:val="00FC6E77"/>
    <w:rsid w:val="00FD05C6"/>
    <w:rsid w:val="00FD0AF5"/>
    <w:rsid w:val="00FD1001"/>
    <w:rsid w:val="00FD2770"/>
    <w:rsid w:val="00FE18F7"/>
    <w:rsid w:val="00FE1D86"/>
    <w:rsid w:val="00FE28D7"/>
    <w:rsid w:val="00FE4152"/>
    <w:rsid w:val="00FE45DA"/>
    <w:rsid w:val="00FE63DE"/>
    <w:rsid w:val="00FE6D1D"/>
    <w:rsid w:val="00FF07A1"/>
    <w:rsid w:val="00FF1745"/>
    <w:rsid w:val="00FF5B4E"/>
    <w:rsid w:val="00FF6C3D"/>
    <w:rsid w:val="00FF78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14DF7"/>
  <w15:docId w15:val="{31F68082-7309-4A70-AED7-77EF2694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280695694">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394088004">
      <w:bodyDiv w:val="1"/>
      <w:marLeft w:val="0"/>
      <w:marRight w:val="0"/>
      <w:marTop w:val="0"/>
      <w:marBottom w:val="0"/>
      <w:divBdr>
        <w:top w:val="none" w:sz="0" w:space="0" w:color="auto"/>
        <w:left w:val="none" w:sz="0" w:space="0" w:color="auto"/>
        <w:bottom w:val="none" w:sz="0" w:space="0" w:color="auto"/>
        <w:right w:val="none" w:sz="0" w:space="0" w:color="auto"/>
      </w:divBdr>
    </w:div>
    <w:div w:id="1533498712">
      <w:bodyDiv w:val="1"/>
      <w:marLeft w:val="0"/>
      <w:marRight w:val="0"/>
      <w:marTop w:val="0"/>
      <w:marBottom w:val="0"/>
      <w:divBdr>
        <w:top w:val="none" w:sz="0" w:space="0" w:color="auto"/>
        <w:left w:val="none" w:sz="0" w:space="0" w:color="auto"/>
        <w:bottom w:val="none" w:sz="0" w:space="0" w:color="auto"/>
        <w:right w:val="none" w:sz="0" w:space="0" w:color="auto"/>
      </w:divBdr>
    </w:div>
    <w:div w:id="1771855293">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87526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6F2B3-6F2F-4D44-9B81-FA358125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0</TotalTime>
  <Pages>5</Pages>
  <Words>7364</Words>
  <Characters>4199</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„Windows“ vartotojas</cp:lastModifiedBy>
  <cp:revision>2</cp:revision>
  <cp:lastPrinted>2016-01-19T08:10:00Z</cp:lastPrinted>
  <dcterms:created xsi:type="dcterms:W3CDTF">2019-01-23T06:28:00Z</dcterms:created>
  <dcterms:modified xsi:type="dcterms:W3CDTF">2019-01-23T06:28:00Z</dcterms:modified>
</cp:coreProperties>
</file>